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6201" w14:textId="5A1922EB" w:rsidR="00556510" w:rsidRPr="00C84A51" w:rsidRDefault="00F917F3" w:rsidP="00556510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 w:rsidRPr="00C84A51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8EF687" wp14:editId="2D50C498">
                <wp:simplePos x="0" y="0"/>
                <wp:positionH relativeFrom="column">
                  <wp:posOffset>4666615</wp:posOffset>
                </wp:positionH>
                <wp:positionV relativeFrom="paragraph">
                  <wp:posOffset>-170815</wp:posOffset>
                </wp:positionV>
                <wp:extent cx="1379220" cy="323850"/>
                <wp:effectExtent l="0" t="0" r="11430" b="19050"/>
                <wp:wrapNone/>
                <wp:docPr id="1724101672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220" cy="323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3E8CC4" w14:textId="18337F27" w:rsidR="00F917F3" w:rsidRPr="00ED06F9" w:rsidRDefault="00F917F3" w:rsidP="00F917F3">
                            <w:pPr>
                              <w:shd w:val="clear" w:color="auto" w:fill="92D05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</w:pPr>
                            <w:r w:rsidRPr="00ED06F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2567</w:t>
                            </w:r>
                            <w:r w:rsidR="00992A96" w:rsidRPr="00ED06F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 xml:space="preserve">_RQS </w:t>
                            </w:r>
                            <w:r w:rsidRPr="00ED06F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  <w:cs/>
                              </w:rPr>
                              <w:t>00</w:t>
                            </w:r>
                            <w:r w:rsidR="00992A96" w:rsidRPr="00ED06F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8EF687" id="สี่เหลี่ยมผืนผ้า 1" o:spid="_x0000_s1026" style="position:absolute;margin-left:367.45pt;margin-top:-13.45pt;width:108.6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" fillcolor="#ededed [662]" strokecolor="#c5e0b3 [1305]">
                <v:textbox>
                  <w:txbxContent>
                    <w:p w14:paraId="6E3E8CC4" w14:textId="18337F27" w:rsidR="00F917F3" w:rsidRPr="00ED06F9" w:rsidRDefault="00F917F3" w:rsidP="00F917F3">
                      <w:pPr>
                        <w:shd w:val="clear" w:color="auto" w:fill="92D05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</w:pPr>
                      <w:r w:rsidRPr="00ED06F9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2567</w:t>
                      </w:r>
                      <w:r w:rsidR="00992A96" w:rsidRPr="00ED06F9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  <w:t xml:space="preserve">_RQS </w:t>
                      </w:r>
                      <w:r w:rsidRPr="00ED06F9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  <w:cs/>
                        </w:rPr>
                        <w:t>00</w:t>
                      </w:r>
                      <w:r w:rsidR="00992A96" w:rsidRPr="00ED06F9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556510" w:rsidRPr="00C84A51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3CFA5710" wp14:editId="6AEAC692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6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510" w:rsidRPr="00C84A51">
        <w:rPr>
          <w:rFonts w:ascii="TH SarabunPSK" w:hAnsi="TH SarabunPSK" w:cs="TH SarabunPSK"/>
        </w:rPr>
        <w:tab/>
      </w:r>
      <w:r w:rsidR="00556510" w:rsidRPr="00C84A51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61D194E1" w14:textId="41C1BD08" w:rsidR="00556510" w:rsidRPr="00C84A51" w:rsidRDefault="00556510" w:rsidP="00556510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 w:rsidRPr="00C84A51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D0AD00" wp14:editId="1F89AA73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13335" t="12065" r="5715" b="698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8D84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+cNJgIAAEw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E5633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คณะแพทยศาสตร์ </w:t>
      </w:r>
      <w:r w:rsidR="00FE23D4" w:rsidRPr="00C84A51">
        <w:rPr>
          <w:rFonts w:ascii="TH SarabunPSK" w:hAnsi="TH SarabunPSK" w:cs="TH SarabunPSK"/>
          <w:sz w:val="32"/>
          <w:szCs w:val="32"/>
          <w:cs/>
        </w:rPr>
        <w:t>ง</w:t>
      </w:r>
      <w:r w:rsidRPr="00C84A51">
        <w:rPr>
          <w:rFonts w:ascii="TH SarabunPSK" w:hAnsi="TH SarabunPSK" w:cs="TH SarabunPSK"/>
          <w:sz w:val="32"/>
          <w:szCs w:val="32"/>
          <w:cs/>
        </w:rPr>
        <w:t>าน</w:t>
      </w:r>
      <w:r w:rsidR="00FE23D4" w:rsidRPr="00C84A51">
        <w:rPr>
          <w:rFonts w:ascii="TH SarabunPSK" w:hAnsi="TH SarabunPSK" w:cs="TH SarabunPSK"/>
          <w:sz w:val="32"/>
          <w:szCs w:val="32"/>
          <w:cs/>
        </w:rPr>
        <w:t>......................... หน่วย....................................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 โทร. </w:t>
      </w:r>
      <w:r w:rsidR="00FE23D4" w:rsidRPr="00C84A51">
        <w:rPr>
          <w:rFonts w:ascii="TH SarabunPSK" w:hAnsi="TH SarabunPSK" w:cs="TH SarabunPSK"/>
          <w:sz w:val="32"/>
          <w:szCs w:val="32"/>
          <w:cs/>
        </w:rPr>
        <w:t>5</w:t>
      </w:r>
      <w:r w:rsidR="00FE23D4" w:rsidRPr="00C84A51">
        <w:rPr>
          <w:rFonts w:ascii="TH SarabunPSK" w:hAnsi="TH SarabunPSK" w:cs="TH SarabunPSK"/>
          <w:sz w:val="32"/>
          <w:szCs w:val="32"/>
        </w:rPr>
        <w:t>x</w:t>
      </w:r>
      <w:r w:rsidR="000E1F5B" w:rsidRPr="00C84A51">
        <w:rPr>
          <w:rFonts w:ascii="TH SarabunPSK" w:hAnsi="TH SarabunPSK" w:cs="TH SarabunPSK"/>
          <w:sz w:val="32"/>
          <w:szCs w:val="32"/>
        </w:rPr>
        <w:t xml:space="preserve">xx – </w:t>
      </w:r>
      <w:r w:rsidR="00FE23D4" w:rsidRPr="00C84A51">
        <w:rPr>
          <w:rFonts w:ascii="TH SarabunPSK" w:hAnsi="TH SarabunPSK" w:cs="TH SarabunPSK"/>
          <w:sz w:val="32"/>
          <w:szCs w:val="32"/>
        </w:rPr>
        <w:t>xxx</w:t>
      </w:r>
      <w:r w:rsidR="000E1F5B" w:rsidRPr="00C84A51">
        <w:rPr>
          <w:rFonts w:ascii="TH SarabunPSK" w:hAnsi="TH SarabunPSK" w:cs="TH SarabunPSK"/>
          <w:sz w:val="32"/>
          <w:szCs w:val="32"/>
        </w:rPr>
        <w:t>x</w:t>
      </w:r>
    </w:p>
    <w:p w14:paraId="404977BF" w14:textId="2AA98DA3" w:rsidR="00556510" w:rsidRPr="00C84A51" w:rsidRDefault="00556510" w:rsidP="00556510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C84A51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5CC242" wp14:editId="24955EEE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13335" t="7620" r="5715" b="1143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8939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Pr="00C84A51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679B2B" wp14:editId="4EB877C5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6350" t="9525" r="11430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BC3B3"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">
                <v:stroke dashstyle="1 1" endcap="round"/>
              </v:line>
            </w:pict>
          </mc:Fallback>
        </mc:AlternateContent>
      </w: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C6514D" w:rsidRPr="00C84A51">
        <w:rPr>
          <w:rFonts w:ascii="TH SarabunPSK" w:hAnsi="TH SarabunPSK" w:cs="TH SarabunPSK"/>
          <w:sz w:val="32"/>
          <w:szCs w:val="32"/>
          <w:cs/>
        </w:rPr>
        <w:t>อว</w:t>
      </w:r>
      <w:r w:rsidR="00225658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>0</w:t>
      </w:r>
      <w:r w:rsidR="00C6514D" w:rsidRPr="00C84A51">
        <w:rPr>
          <w:rFonts w:ascii="TH SarabunPSK" w:hAnsi="TH SarabunPSK" w:cs="TH SarabunPSK"/>
          <w:sz w:val="32"/>
          <w:szCs w:val="32"/>
          <w:cs/>
        </w:rPr>
        <w:t>603</w:t>
      </w:r>
      <w:r w:rsidRPr="00C84A51">
        <w:rPr>
          <w:rFonts w:ascii="TH SarabunPSK" w:hAnsi="TH SarabunPSK" w:cs="TH SarabunPSK"/>
          <w:sz w:val="32"/>
          <w:szCs w:val="32"/>
          <w:cs/>
        </w:rPr>
        <w:t>.10.01(</w:t>
      </w:r>
      <w:r w:rsidR="00FE23D4" w:rsidRPr="00C84A51">
        <w:rPr>
          <w:rFonts w:ascii="TH SarabunPSK" w:hAnsi="TH SarabunPSK" w:cs="TH SarabunPSK"/>
          <w:sz w:val="32"/>
          <w:szCs w:val="32"/>
        </w:rPr>
        <w:t>xx</w:t>
      </w:r>
      <w:r w:rsidRPr="00C84A51">
        <w:rPr>
          <w:rFonts w:ascii="TH SarabunPSK" w:hAnsi="TH SarabunPSK" w:cs="TH SarabunPSK"/>
          <w:sz w:val="32"/>
          <w:szCs w:val="32"/>
          <w:cs/>
        </w:rPr>
        <w:t>)/</w:t>
      </w:r>
      <w:r w:rsidRPr="00C84A51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C84A51">
        <w:rPr>
          <w:rFonts w:ascii="TH SarabunPSK" w:hAnsi="TH SarabunPSK" w:cs="TH SarabunPSK"/>
          <w:b/>
          <w:bCs/>
          <w:sz w:val="38"/>
          <w:szCs w:val="38"/>
          <w:cs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658" w:rsidRPr="00C84A5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7B39" w:rsidRPr="00C84A51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257B39" w:rsidRPr="00C84A51">
        <w:rPr>
          <w:rFonts w:ascii="TH SarabunPSK" w:hAnsi="TH SarabunPSK" w:cs="TH SarabunPSK"/>
          <w:sz w:val="32"/>
          <w:szCs w:val="32"/>
          <w:cs/>
        </w:rPr>
        <w:t>7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14:paraId="5D83A577" w14:textId="4E98C0F1" w:rsidR="00556510" w:rsidRPr="00C84A51" w:rsidRDefault="00556510" w:rsidP="00556510">
      <w:pPr>
        <w:tabs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 w:rsidRPr="00C84A51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D78E6B" wp14:editId="097F6E26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13335" t="11430" r="10795" b="762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F7EA1"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3K0JQIAAEw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">
                <v:stroke dashstyle="1 1" endcap="round"/>
              </v:line>
            </w:pict>
          </mc:Fallback>
        </mc:AlternateContent>
      </w: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7A3BA2">
        <w:rPr>
          <w:rFonts w:ascii="TH SarabunPSK" w:hAnsi="TH SarabunPSK" w:cs="TH SarabunPSK" w:hint="cs"/>
          <w:sz w:val="32"/>
          <w:szCs w:val="32"/>
          <w:cs/>
        </w:rPr>
        <w:t>พัสดุ ชำรุด เสื่อมสภาพ</w:t>
      </w:r>
      <w:r w:rsidR="005635A7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จำนวน.</w:t>
      </w:r>
      <w:r w:rsidR="005635A7" w:rsidRPr="00C84A51">
        <w:rPr>
          <w:rFonts w:ascii="TH SarabunPSK" w:hAnsi="TH SarabunPSK" w:cs="TH SarabunPSK"/>
          <w:sz w:val="32"/>
          <w:szCs w:val="32"/>
          <w:cs/>
        </w:rPr>
        <w:t>......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 xml:space="preserve">......รายการ  </w:t>
      </w:r>
      <w:r w:rsidR="00BB44CB" w:rsidRPr="00C84A51">
        <w:rPr>
          <w:rFonts w:ascii="TH SarabunPSK" w:hAnsi="TH SarabunPSK" w:cs="TH SarabunPSK"/>
          <w:sz w:val="32"/>
          <w:szCs w:val="32"/>
          <w:cs/>
        </w:rPr>
        <w:t xml:space="preserve">และขอเสนอรายชื่อคณะกรรมการ           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</w:p>
    <w:p w14:paraId="1E6FA039" w14:textId="77777777" w:rsidR="00556510" w:rsidRPr="00C84A51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2"/>
          <w:szCs w:val="2"/>
        </w:rPr>
      </w:pPr>
    </w:p>
    <w:p w14:paraId="3B6263F4" w14:textId="5603C04A" w:rsidR="00556510" w:rsidRPr="00C84A51" w:rsidRDefault="00556510" w:rsidP="00556510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5635A7" w:rsidRPr="00C84A51">
        <w:rPr>
          <w:rFonts w:ascii="TH SarabunPSK" w:hAnsi="TH SarabunPSK" w:cs="TH SarabunPSK"/>
          <w:sz w:val="32"/>
          <w:szCs w:val="32"/>
          <w:cs/>
        </w:rPr>
        <w:t>คณบดีคณะแพทยศาสตร์</w:t>
      </w:r>
    </w:p>
    <w:p w14:paraId="44ED6D08" w14:textId="77777777" w:rsidR="00502783" w:rsidRPr="00C84A51" w:rsidRDefault="00502783" w:rsidP="00502783">
      <w:pPr>
        <w:pStyle w:val="ab"/>
        <w:rPr>
          <w:rFonts w:ascii="TH SarabunPSK" w:hAnsi="TH SarabunPSK" w:cs="TH SarabunPSK"/>
          <w:sz w:val="16"/>
          <w:szCs w:val="16"/>
        </w:rPr>
      </w:pPr>
    </w:p>
    <w:p w14:paraId="358D65CA" w14:textId="64E199B7" w:rsidR="00F74D1D" w:rsidRPr="00C84A51" w:rsidRDefault="00502783" w:rsidP="00F74D1D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ด้วย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งาน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C2771C" w:rsidRPr="00C84A51">
        <w:rPr>
          <w:rFonts w:ascii="TH SarabunPSK" w:hAnsi="TH SarabunPSK" w:cs="TH SarabunPSK"/>
          <w:sz w:val="32"/>
          <w:szCs w:val="32"/>
          <w:cs/>
        </w:rPr>
        <w:t>.................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......</w:t>
      </w:r>
      <w:r w:rsidR="00DD051B" w:rsidRPr="00C84A51">
        <w:rPr>
          <w:rFonts w:ascii="TH SarabunPSK" w:hAnsi="TH SarabunPSK" w:cs="TH SarabunPSK"/>
          <w:sz w:val="32"/>
          <w:szCs w:val="32"/>
          <w:cs/>
        </w:rPr>
        <w:t>หน่วย.................................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 xml:space="preserve">... </w:t>
      </w:r>
      <w:r w:rsidRPr="00C84A51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br/>
      </w:r>
      <w:bookmarkStart w:id="0" w:name="_Hlk158282396"/>
      <w:r w:rsidR="00DA1AA3" w:rsidRPr="00C84A51">
        <w:rPr>
          <w:rFonts w:ascii="TH SarabunPSK" w:hAnsi="TH SarabunPSK" w:cs="TH SarabunPSK"/>
          <w:sz w:val="32"/>
          <w:szCs w:val="32"/>
          <w:cs/>
        </w:rPr>
        <w:t>ขอ</w:t>
      </w:r>
      <w:r w:rsidR="00DD051B" w:rsidRPr="00C84A51">
        <w:rPr>
          <w:rFonts w:ascii="TH SarabunPSK" w:hAnsi="TH SarabunPSK" w:cs="TH SarabunPSK"/>
          <w:sz w:val="32"/>
          <w:szCs w:val="32"/>
          <w:cs/>
        </w:rPr>
        <w:t>อนุมัติ</w:t>
      </w:r>
      <w:r w:rsidR="006232F9" w:rsidRPr="00C84A51">
        <w:rPr>
          <w:rFonts w:ascii="TH SarabunPSK" w:hAnsi="TH SarabunPSK" w:cs="TH SarabunPSK"/>
          <w:sz w:val="32"/>
          <w:szCs w:val="32"/>
          <w:cs/>
        </w:rPr>
        <w:t>จำหน่าย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พัสดุ</w:t>
      </w:r>
      <w:r w:rsidR="007A3B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ชำรุด</w:t>
      </w:r>
      <w:r w:rsidR="00BD2C33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เสื่อมสภาพ</w:t>
      </w:r>
      <w:r w:rsidR="00BD2C33" w:rsidRPr="00C84A51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ไม่</w:t>
      </w:r>
      <w:r w:rsidR="00BD2C33" w:rsidRPr="00C84A51">
        <w:rPr>
          <w:rFonts w:ascii="TH SarabunPSK" w:hAnsi="TH SarabunPSK" w:cs="TH SarabunPSK"/>
          <w:sz w:val="32"/>
          <w:szCs w:val="32"/>
          <w:cs/>
        </w:rPr>
        <w:t>มีความ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จำเป็นต้องใช้</w:t>
      </w:r>
      <w:r w:rsidR="00BD2C33" w:rsidRPr="00C84A51">
        <w:rPr>
          <w:rFonts w:ascii="TH SarabunPSK" w:hAnsi="TH SarabunPSK" w:cs="TH SarabunPSK"/>
          <w:sz w:val="32"/>
          <w:szCs w:val="32"/>
          <w:cs/>
        </w:rPr>
        <w:t>ในหน่วยงาน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ต่อไป โดยเป็น</w:t>
      </w:r>
      <w:r w:rsidR="007A3BA2">
        <w:rPr>
          <w:rFonts w:ascii="TH SarabunPSK" w:hAnsi="TH SarabunPSK" w:cs="TH SarabunPSK" w:hint="cs"/>
          <w:sz w:val="32"/>
          <w:szCs w:val="32"/>
          <w:cs/>
        </w:rPr>
        <w:t>พัสดุ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br/>
        <w:t xml:space="preserve">ที่ได้รับจาก..................................................................... จำนวน </w:t>
      </w:r>
      <w:r w:rsidR="008C1A9F" w:rsidRPr="00C84A51">
        <w:rPr>
          <w:rFonts w:ascii="TH SarabunPSK" w:hAnsi="TH SarabunPSK" w:cs="TH SarabunPSK"/>
          <w:sz w:val="32"/>
          <w:szCs w:val="32"/>
        </w:rPr>
        <w:t xml:space="preserve">xxx 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 xml:space="preserve">รายการ </w:t>
      </w:r>
    </w:p>
    <w:p w14:paraId="41AE543B" w14:textId="11B9155F" w:rsidR="004135E6" w:rsidRPr="00C84A51" w:rsidRDefault="004135E6" w:rsidP="00F74D1D">
      <w:pPr>
        <w:pStyle w:val="ab"/>
        <w:jc w:val="thaiDistribute"/>
        <w:rPr>
          <w:rFonts w:ascii="TH SarabunPSK" w:hAnsi="TH SarabunPSK" w:cs="TH SarabunPSK"/>
          <w:sz w:val="12"/>
          <w:szCs w:val="12"/>
        </w:rPr>
      </w:pPr>
    </w:p>
    <w:p w14:paraId="70D80C5B" w14:textId="2CA3CC3F" w:rsidR="00F04BA4" w:rsidRPr="00C84A51" w:rsidRDefault="00690FE6" w:rsidP="00EF58A9">
      <w:pPr>
        <w:pStyle w:val="ab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>ในการนี้ งาน....</w:t>
      </w:r>
      <w:r w:rsidR="001D2F05" w:rsidRPr="00C84A51">
        <w:rPr>
          <w:rFonts w:ascii="TH SarabunPSK" w:hAnsi="TH SarabunPSK" w:cs="TH SarabunPSK"/>
          <w:sz w:val="32"/>
          <w:szCs w:val="32"/>
          <w:cs/>
        </w:rPr>
        <w:t>...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...</w:t>
      </w:r>
      <w:r w:rsidR="001D2F05" w:rsidRPr="00C84A51">
        <w:rPr>
          <w:rFonts w:ascii="TH SarabunPSK" w:hAnsi="TH SarabunPSK" w:cs="TH SarabunPSK"/>
          <w:sz w:val="32"/>
          <w:szCs w:val="32"/>
          <w:cs/>
        </w:rPr>
        <w:t>หน่วย</w:t>
      </w:r>
      <w:r w:rsidR="00293981" w:rsidRPr="00C84A51">
        <w:rPr>
          <w:rFonts w:ascii="TH SarabunPSK" w:hAnsi="TH SarabunPSK" w:cs="TH SarabunPSK"/>
          <w:sz w:val="32"/>
          <w:szCs w:val="32"/>
          <w:cs/>
        </w:rPr>
        <w:t>.................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 xml:space="preserve">............ </w:t>
      </w:r>
      <w:r w:rsidR="006657AD" w:rsidRPr="00C84A51">
        <w:rPr>
          <w:rFonts w:ascii="TH SarabunPSK" w:hAnsi="TH SarabunPSK" w:cs="TH SarabunPSK"/>
          <w:sz w:val="32"/>
          <w:szCs w:val="32"/>
          <w:cs/>
        </w:rPr>
        <w:t>ใคร่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>ขออนุมัติจำหน่าย</w:t>
      </w:r>
      <w:r w:rsidR="007A3BA2">
        <w:rPr>
          <w:rFonts w:ascii="TH SarabunPSK" w:hAnsi="TH SarabunPSK" w:cs="TH SarabunPSK" w:hint="cs"/>
          <w:sz w:val="32"/>
          <w:szCs w:val="32"/>
          <w:cs/>
        </w:rPr>
        <w:t>พัสดุ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>ดังกล่าว จำนวนรวมทั้งสิ้น .............. รายการ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93FB7" w:rsidRPr="00C84A51">
        <w:rPr>
          <w:rFonts w:ascii="TH SarabunPSK" w:hAnsi="TH SarabunPSK" w:cs="TH SarabunPSK"/>
          <w:sz w:val="32"/>
          <w:szCs w:val="32"/>
          <w:cs/>
        </w:rPr>
        <w:t>ซึ่งเป็นพัสดุเสื่อมสภาพเนื่องมาจากการใช้งานตามปกติ และ</w:t>
      </w:r>
      <w:r w:rsidR="001D2F05" w:rsidRPr="00C84A51">
        <w:rPr>
          <w:rFonts w:ascii="TH SarabunPSK" w:hAnsi="TH SarabunPSK" w:cs="TH SarabunPSK"/>
          <w:sz w:val="32"/>
          <w:szCs w:val="32"/>
          <w:cs/>
        </w:rPr>
        <w:br/>
      </w:r>
      <w:r w:rsidR="00293FB7" w:rsidRPr="00C84A51">
        <w:rPr>
          <w:rFonts w:ascii="TH SarabunPSK" w:hAnsi="TH SarabunPSK" w:cs="TH SarabunPSK"/>
          <w:sz w:val="32"/>
          <w:szCs w:val="32"/>
          <w:cs/>
        </w:rPr>
        <w:t xml:space="preserve">มีราคาซื้อรวมกันไม่เกิน </w:t>
      </w:r>
      <w:r w:rsidR="0067580F" w:rsidRPr="00C84A51">
        <w:rPr>
          <w:rFonts w:ascii="TH SarabunPSK" w:hAnsi="TH SarabunPSK" w:cs="TH SarabunPSK"/>
          <w:sz w:val="32"/>
          <w:szCs w:val="32"/>
        </w:rPr>
        <w:t>500</w:t>
      </w:r>
      <w:r w:rsidR="00293FB7" w:rsidRPr="00C84A51">
        <w:rPr>
          <w:rFonts w:ascii="TH SarabunPSK" w:hAnsi="TH SarabunPSK" w:cs="TH SarabunPSK"/>
          <w:sz w:val="32"/>
          <w:szCs w:val="32"/>
          <w:cs/>
        </w:rPr>
        <w:t>,</w:t>
      </w:r>
      <w:r w:rsidR="0067580F" w:rsidRPr="00C84A51">
        <w:rPr>
          <w:rFonts w:ascii="TH SarabunPSK" w:hAnsi="TH SarabunPSK" w:cs="TH SarabunPSK"/>
          <w:sz w:val="32"/>
          <w:szCs w:val="32"/>
        </w:rPr>
        <w:t>000.00</w:t>
      </w:r>
      <w:r w:rsidR="00293FB7" w:rsidRPr="00C84A51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="00EF58A9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>ทั้งนี้</w:t>
      </w:r>
      <w:r w:rsidR="00D53554">
        <w:rPr>
          <w:rFonts w:ascii="TH SarabunPSK" w:hAnsi="TH SarabunPSK" w:cs="TH SarabunPSK"/>
          <w:sz w:val="32"/>
          <w:szCs w:val="32"/>
        </w:rPr>
        <w:t xml:space="preserve"> 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>ได้แนบ</w:t>
      </w:r>
      <w:r w:rsidRPr="00C84A51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402A23" w:rsidRPr="00C84A51">
        <w:rPr>
          <w:rFonts w:ascii="TH SarabunPSK" w:hAnsi="TH SarabunPSK" w:cs="TH SarabunPSK"/>
          <w:sz w:val="32"/>
          <w:szCs w:val="32"/>
          <w:cs/>
        </w:rPr>
        <w:t>พร้อมเหตุผลประกอบ</w:t>
      </w:r>
      <w:r w:rsidR="00A9384C" w:rsidRPr="00C84A51">
        <w:rPr>
          <w:rFonts w:ascii="TH SarabunPSK" w:hAnsi="TH SarabunPSK" w:cs="TH SarabunPSK"/>
          <w:sz w:val="32"/>
          <w:szCs w:val="32"/>
          <w:cs/>
        </w:rPr>
        <w:t>ตาม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 xml:space="preserve">เอกสารแนบ 1 </w:t>
      </w:r>
      <w:r w:rsidR="00402A23" w:rsidRPr="00C84A51">
        <w:rPr>
          <w:rFonts w:ascii="TH SarabunPSK" w:hAnsi="TH SarabunPSK" w:cs="TH SarabunPSK"/>
          <w:sz w:val="32"/>
          <w:szCs w:val="32"/>
        </w:rPr>
        <w:t xml:space="preserve"> </w:t>
      </w:r>
      <w:r w:rsidR="008C1A9F" w:rsidRPr="00C84A51">
        <w:rPr>
          <w:rFonts w:ascii="TH SarabunPSK" w:hAnsi="TH SarabunPSK" w:cs="TH SarabunPSK"/>
          <w:sz w:val="32"/>
          <w:szCs w:val="32"/>
          <w:cs/>
        </w:rPr>
        <w:t>และ</w:t>
      </w:r>
      <w:r w:rsidR="00402A23" w:rsidRPr="00C84A51">
        <w:rPr>
          <w:rFonts w:ascii="TH SarabunPSK" w:hAnsi="TH SarabunPSK" w:cs="TH SarabunPSK"/>
          <w:sz w:val="32"/>
          <w:szCs w:val="32"/>
          <w:cs/>
        </w:rPr>
        <w:t xml:space="preserve">ภาพพร้อมรายละเอียดตามเอกสารแนบ 2 </w:t>
      </w:r>
      <w:r w:rsidR="004E62CE" w:rsidRPr="00C84A51">
        <w:rPr>
          <w:rFonts w:ascii="TH SarabunPSK" w:hAnsi="TH SarabunPSK" w:cs="TH SarabunPSK"/>
          <w:sz w:val="32"/>
          <w:szCs w:val="32"/>
          <w:cs/>
        </w:rPr>
        <w:t>เพื่อดำเนินการตามระเบียบที่เกี่ยวข้องต่อไป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93AE95A" w14:textId="63B415F3" w:rsidR="00502783" w:rsidRPr="00C84A51" w:rsidRDefault="00502783" w:rsidP="00502783">
      <w:pPr>
        <w:pStyle w:val="ab"/>
        <w:rPr>
          <w:rFonts w:ascii="TH SarabunPSK" w:hAnsi="TH SarabunPSK" w:cs="TH SarabunPSK"/>
          <w:sz w:val="16"/>
          <w:szCs w:val="16"/>
        </w:rPr>
      </w:pPr>
    </w:p>
    <w:p w14:paraId="2B5EEA22" w14:textId="0E332327" w:rsidR="00B93EC3" w:rsidRPr="00C84A51" w:rsidRDefault="00502783" w:rsidP="00502783">
      <w:pPr>
        <w:pStyle w:val="ab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8820B7" w:rsidRPr="00C84A51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DA1AA3" w:rsidRPr="00C84A51">
        <w:rPr>
          <w:rFonts w:ascii="TH SarabunPSK" w:hAnsi="TH SarabunPSK" w:cs="TH SarabunPSK"/>
          <w:sz w:val="32"/>
          <w:szCs w:val="32"/>
          <w:cs/>
        </w:rPr>
        <w:t>พิจารณา</w:t>
      </w:r>
      <w:r w:rsidR="00C2771C" w:rsidRPr="00C84A51">
        <w:rPr>
          <w:rFonts w:ascii="TH SarabunPSK" w:hAnsi="TH SarabunPSK" w:cs="TH SarabunPSK"/>
          <w:sz w:val="32"/>
          <w:szCs w:val="32"/>
          <w:cs/>
        </w:rPr>
        <w:t xml:space="preserve"> หากเห็นชอบโปรดอนุมัติ</w:t>
      </w:r>
    </w:p>
    <w:bookmarkEnd w:id="0"/>
    <w:p w14:paraId="7348E38E" w14:textId="77777777" w:rsidR="008820B7" w:rsidRPr="00C84A51" w:rsidRDefault="008820B7" w:rsidP="00502783">
      <w:pPr>
        <w:pStyle w:val="ab"/>
        <w:rPr>
          <w:rFonts w:ascii="TH SarabunPSK" w:hAnsi="TH SarabunPSK" w:cs="TH SarabunPSK"/>
          <w:sz w:val="32"/>
          <w:szCs w:val="32"/>
        </w:rPr>
      </w:pPr>
    </w:p>
    <w:p w14:paraId="238EE7DE" w14:textId="77777777" w:rsidR="008C1A9F" w:rsidRPr="00C84A51" w:rsidRDefault="008C1A9F" w:rsidP="00502783">
      <w:pPr>
        <w:pStyle w:val="ab"/>
        <w:rPr>
          <w:rFonts w:ascii="TH SarabunPSK" w:hAnsi="TH SarabunPSK" w:cs="TH SarabunPSK"/>
          <w:sz w:val="32"/>
          <w:szCs w:val="32"/>
        </w:rPr>
      </w:pPr>
    </w:p>
    <w:p w14:paraId="4E4EAA2F" w14:textId="63AFB8B9" w:rsidR="00B93EC3" w:rsidRPr="00C84A51" w:rsidRDefault="00B93EC3" w:rsidP="00B93EC3">
      <w:pPr>
        <w:ind w:firstLine="1411"/>
        <w:rPr>
          <w:rFonts w:ascii="TH SarabunPSK" w:hAnsi="TH SarabunPSK" w:cs="TH SarabunPSK"/>
          <w:sz w:val="32"/>
          <w:szCs w:val="32"/>
        </w:rPr>
      </w:pPr>
    </w:p>
    <w:p w14:paraId="3AE3A09F" w14:textId="6355C985" w:rsidR="00556510" w:rsidRPr="00C84A51" w:rsidRDefault="00556510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(</w:t>
      </w:r>
      <w:r w:rsidR="00225658"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>)</w:t>
      </w:r>
    </w:p>
    <w:p w14:paraId="2603B1B4" w14:textId="5F8B1B40" w:rsidR="00FB01A0" w:rsidRPr="00C84A51" w:rsidRDefault="00FB01A0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เจ้าหน้าผู้รับผิดชอบ หรือ</w:t>
      </w:r>
      <w:r w:rsidR="00690FE6" w:rsidRPr="00C84A51">
        <w:rPr>
          <w:rFonts w:ascii="TH SarabunPSK" w:hAnsi="TH SarabunPSK" w:cs="TH SarabunPSK"/>
          <w:sz w:val="32"/>
          <w:szCs w:val="32"/>
          <w:cs/>
        </w:rPr>
        <w:t>หัวหน้าภาควิชาฯ/</w:t>
      </w:r>
    </w:p>
    <w:p w14:paraId="4995BB8B" w14:textId="5D83D809" w:rsidR="00556510" w:rsidRPr="00C84A51" w:rsidRDefault="00DA1AA3" w:rsidP="00FB01A0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690FE6" w:rsidRPr="00C84A51">
        <w:rPr>
          <w:rFonts w:ascii="TH SarabunPSK" w:hAnsi="TH SarabunPSK" w:cs="TH SarabunPSK"/>
          <w:sz w:val="32"/>
          <w:szCs w:val="32"/>
          <w:cs/>
        </w:rPr>
        <w:t>ฝ่าย</w:t>
      </w:r>
      <w:r w:rsidRPr="00C84A51">
        <w:rPr>
          <w:rFonts w:ascii="TH SarabunPSK" w:hAnsi="TH SarabunPSK" w:cs="TH SarabunPSK"/>
          <w:sz w:val="32"/>
          <w:szCs w:val="32"/>
          <w:cs/>
        </w:rPr>
        <w:t>/งาน/</w:t>
      </w:r>
      <w:r w:rsidR="00690FE6" w:rsidRPr="00C84A51">
        <w:rPr>
          <w:rFonts w:ascii="TH SarabunPSK" w:hAnsi="TH SarabunPSK" w:cs="TH SarabunPSK"/>
          <w:sz w:val="32"/>
          <w:szCs w:val="32"/>
          <w:cs/>
        </w:rPr>
        <w:t>หน่วย</w:t>
      </w:r>
    </w:p>
    <w:p w14:paraId="10489DCA" w14:textId="77777777" w:rsidR="00556510" w:rsidRPr="00C84A51" w:rsidRDefault="00556510" w:rsidP="00225658">
      <w:pPr>
        <w:pStyle w:val="ab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  <w:r w:rsidRPr="00C84A51">
        <w:rPr>
          <w:rFonts w:ascii="TH SarabunPSK" w:hAnsi="TH SarabunPSK" w:cs="TH SarabunPSK"/>
          <w:sz w:val="32"/>
          <w:szCs w:val="32"/>
          <w:cs/>
        </w:rPr>
        <w:tab/>
      </w:r>
    </w:p>
    <w:p w14:paraId="62C1FF5A" w14:textId="77777777" w:rsidR="004D4D52" w:rsidRPr="00C84A51" w:rsidRDefault="004D4D52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FECEF58" w14:textId="77777777" w:rsidR="00602F8D" w:rsidRPr="00C84A51" w:rsidRDefault="00602F8D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B869002" w14:textId="77777777" w:rsidR="00602F8D" w:rsidRPr="00C84A51" w:rsidRDefault="00602F8D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4501032" w14:textId="77777777" w:rsidR="00602F8D" w:rsidRPr="00C84A51" w:rsidRDefault="00602F8D" w:rsidP="0083560E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BFD7788" w14:textId="77777777" w:rsidR="00441B01" w:rsidRPr="00C84A51" w:rsidRDefault="00441B01" w:rsidP="00441B01">
      <w:pPr>
        <w:spacing w:line="192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B248005" w14:textId="77777777" w:rsidR="00602F8D" w:rsidRPr="00C84A51" w:rsidRDefault="00602F8D" w:rsidP="006266CD">
      <w:pPr>
        <w:rPr>
          <w:rFonts w:ascii="TH SarabunPSK" w:hAnsi="TH SarabunPSK" w:cs="TH SarabunPSK"/>
          <w:b/>
          <w:bCs/>
          <w:sz w:val="28"/>
          <w:highlight w:val="yellow"/>
        </w:rPr>
      </w:pPr>
      <w:r w:rsidRPr="00C84A51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หมายเหตุ  :  </w:t>
      </w:r>
    </w:p>
    <w:p w14:paraId="625010AA" w14:textId="77777777" w:rsidR="00602F8D" w:rsidRPr="00C84A51" w:rsidRDefault="00602F8D" w:rsidP="006266CD">
      <w:pPr>
        <w:rPr>
          <w:rFonts w:ascii="TH SarabunPSK" w:hAnsi="TH SarabunPSK" w:cs="TH SarabunPSK"/>
          <w:b/>
          <w:bCs/>
          <w:color w:val="FF0000"/>
          <w:sz w:val="28"/>
        </w:rPr>
      </w:pPr>
      <w:r w:rsidRPr="00C84A51">
        <w:rPr>
          <w:rFonts w:ascii="TH SarabunPSK" w:hAnsi="TH SarabunPSK" w:cs="TH SarabunPSK"/>
          <w:b/>
          <w:bCs/>
          <w:color w:val="FF0000"/>
          <w:sz w:val="28"/>
          <w:highlight w:val="yellow"/>
          <w:cs/>
        </w:rPr>
        <w:t>กรุณานำเอกสารการได้รับอนุมัติ ส่งที่ธุรการงานพัสดุ  อย่างช้าภายใน 5 วันทำการ หลังจากได้รับการอนุมัติ</w:t>
      </w:r>
    </w:p>
    <w:p w14:paraId="650016E6" w14:textId="5F98CDAF" w:rsidR="00602F8D" w:rsidRPr="00C84A51" w:rsidRDefault="00602F8D" w:rsidP="006266CD">
      <w:pPr>
        <w:rPr>
          <w:rFonts w:ascii="TH SarabunPSK" w:hAnsi="TH SarabunPSK" w:cs="TH SarabunPSK"/>
          <w:b/>
          <w:bCs/>
          <w:sz w:val="28"/>
        </w:rPr>
      </w:pPr>
      <w:r w:rsidRPr="00C84A51">
        <w:rPr>
          <w:rFonts w:ascii="TH SarabunPSK" w:hAnsi="TH SarabunPSK" w:cs="TH SarabunPSK"/>
          <w:b/>
          <w:bCs/>
          <w:sz w:val="28"/>
          <w:cs/>
        </w:rPr>
        <w:t>การโทรประสานงาน</w:t>
      </w:r>
      <w:r w:rsidR="006266CD" w:rsidRPr="00C84A51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C84A51">
        <w:rPr>
          <w:rFonts w:ascii="TH SarabunPSK" w:hAnsi="TH SarabunPSK" w:cs="TH SarabunPSK"/>
          <w:b/>
          <w:bCs/>
          <w:sz w:val="28"/>
          <w:highlight w:val="yellow"/>
          <w:cs/>
        </w:rPr>
        <w:t>วัสดุ</w:t>
      </w:r>
      <w:r w:rsidRPr="00C84A51">
        <w:rPr>
          <w:rFonts w:ascii="TH SarabunPSK" w:hAnsi="TH SarabunPSK" w:cs="TH SarabunPSK"/>
          <w:b/>
          <w:bCs/>
          <w:sz w:val="28"/>
          <w:cs/>
        </w:rPr>
        <w:t xml:space="preserve">  โทร</w:t>
      </w:r>
      <w:r w:rsidRPr="00C84A51">
        <w:rPr>
          <w:rFonts w:ascii="TH SarabunPSK" w:hAnsi="TH SarabunPSK" w:cs="TH SarabunPSK"/>
          <w:b/>
          <w:bCs/>
          <w:sz w:val="28"/>
        </w:rPr>
        <w:t xml:space="preserve"> </w:t>
      </w:r>
      <w:r w:rsidRPr="00C84A51">
        <w:rPr>
          <w:rFonts w:ascii="TH SarabunPSK" w:hAnsi="TH SarabunPSK" w:cs="TH SarabunPSK"/>
          <w:b/>
          <w:bCs/>
          <w:sz w:val="28"/>
          <w:cs/>
        </w:rPr>
        <w:t>7917</w:t>
      </w:r>
      <w:r w:rsidRPr="00C84A51">
        <w:rPr>
          <w:rFonts w:ascii="TH SarabunPSK" w:hAnsi="TH SarabunPSK" w:cs="TH SarabunPSK"/>
          <w:b/>
          <w:bCs/>
          <w:sz w:val="28"/>
        </w:rPr>
        <w:t>, 79</w:t>
      </w:r>
      <w:r w:rsidRPr="00C84A51">
        <w:rPr>
          <w:rFonts w:ascii="TH SarabunPSK" w:hAnsi="TH SarabunPSK" w:cs="TH SarabunPSK"/>
          <w:b/>
          <w:bCs/>
          <w:sz w:val="28"/>
          <w:cs/>
        </w:rPr>
        <w:t>18</w:t>
      </w:r>
      <w:r w:rsidRPr="00C84A51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3567638" w14:textId="1125483E" w:rsidR="006266CD" w:rsidRPr="00C84A51" w:rsidRDefault="006266CD" w:rsidP="006266CD">
      <w:pPr>
        <w:ind w:right="-568"/>
        <w:rPr>
          <w:rFonts w:ascii="TH SarabunPSK" w:hAnsi="TH SarabunPSK" w:cs="TH SarabunPSK"/>
          <w:b/>
          <w:bCs/>
          <w:sz w:val="28"/>
        </w:rPr>
      </w:pPr>
      <w:r w:rsidRPr="00C84A51">
        <w:rPr>
          <w:rFonts w:ascii="TH SarabunPSK" w:hAnsi="TH SarabunPSK" w:cs="TH SarabunPSK"/>
          <w:b/>
          <w:bCs/>
          <w:sz w:val="28"/>
        </w:rPr>
        <w:t>**</w:t>
      </w:r>
      <w:r w:rsidRPr="00C84A51">
        <w:rPr>
          <w:rFonts w:ascii="TH SarabunPSK" w:hAnsi="TH SarabunPSK" w:cs="TH SarabunPSK"/>
          <w:b/>
          <w:bCs/>
          <w:sz w:val="28"/>
          <w:cs/>
        </w:rPr>
        <w:t xml:space="preserve">โปรดแนบ ภาพและเอกสารที่เกี่ยวข้องพร้อมรายละเอียด  ส่งมาพร้อมกับแบบฟอร์มฉบับนี้ </w:t>
      </w:r>
    </w:p>
    <w:p w14:paraId="1AE4DCF8" w14:textId="77777777" w:rsidR="006266CD" w:rsidRPr="00C84A51" w:rsidRDefault="006266CD" w:rsidP="006266CD">
      <w:pPr>
        <w:ind w:right="-568"/>
        <w:rPr>
          <w:rFonts w:ascii="TH SarabunPSK" w:hAnsi="TH SarabunPSK" w:cs="TH SarabunPSK"/>
          <w:b/>
          <w:bCs/>
          <w:sz w:val="28"/>
        </w:rPr>
      </w:pPr>
    </w:p>
    <w:p w14:paraId="04D040B6" w14:textId="77777777" w:rsidR="00721A3D" w:rsidRPr="00C84A51" w:rsidRDefault="00721A3D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784FFF5E" w14:textId="77777777" w:rsidR="00B755FB" w:rsidRPr="00C84A51" w:rsidRDefault="00B755FB" w:rsidP="00B755FB">
      <w:pPr>
        <w:ind w:firstLine="36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bookmarkStart w:id="1" w:name="_Hlk157778567"/>
      <w:bookmarkStart w:id="2" w:name="_Hlk158284546"/>
    </w:p>
    <w:p w14:paraId="7FA695E4" w14:textId="25F66366" w:rsidR="00B755FB" w:rsidRPr="00C84A51" w:rsidRDefault="00B755FB" w:rsidP="00B755FB">
      <w:pPr>
        <w:ind w:firstLine="36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C84A51">
        <w:rPr>
          <w:rFonts w:ascii="TH SarabunPSK" w:hAnsi="TH SarabunPSK" w:cs="TH SarabunPSK"/>
          <w:b/>
          <w:bCs/>
          <w:sz w:val="32"/>
          <w:szCs w:val="40"/>
          <w:cs/>
        </w:rPr>
        <w:t>แบบฟอร์มเสนอรายชื่อคณะกรรมการจำหน่ายพัสดุ</w:t>
      </w:r>
      <w:r w:rsidRPr="00C84A51">
        <w:rPr>
          <w:rFonts w:ascii="TH SarabunPSK" w:hAnsi="TH SarabunPSK" w:cs="TH SarabunPSK"/>
          <w:b/>
          <w:bCs/>
          <w:sz w:val="32"/>
          <w:szCs w:val="40"/>
        </w:rPr>
        <w:t xml:space="preserve"> </w:t>
      </w:r>
    </w:p>
    <w:bookmarkEnd w:id="1"/>
    <w:p w14:paraId="6F9355FE" w14:textId="3C173C96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75291028" w14:textId="77777777" w:rsidR="00B755FB" w:rsidRPr="00C84A51" w:rsidRDefault="00B755FB" w:rsidP="00B755FB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49FA800F" w14:textId="7B18831E" w:rsidR="00B755FB" w:rsidRPr="00C84A51" w:rsidRDefault="00B755FB" w:rsidP="00B755FB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C84A51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คณะกรรมการสอบหาข้อเท็จจริง อย่างน้อย 3 ท่าน</w:t>
      </w:r>
    </w:p>
    <w:p w14:paraId="2A0F9971" w14:textId="77777777" w:rsidR="00B755FB" w:rsidRPr="00C84A51" w:rsidRDefault="00B755FB" w:rsidP="00B755FB">
      <w:pPr>
        <w:pStyle w:val="ae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337E3D4C" w14:textId="77777777" w:rsidR="00B755FB" w:rsidRPr="00C84A51" w:rsidRDefault="00B755FB" w:rsidP="00B755FB">
      <w:pPr>
        <w:pStyle w:val="ae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0D025DC3" w14:textId="77777777" w:rsidR="00B755FB" w:rsidRPr="00C84A51" w:rsidRDefault="00B755FB" w:rsidP="00B755FB">
      <w:pPr>
        <w:pStyle w:val="ae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36FC24F9" w14:textId="77777777" w:rsidR="00B755FB" w:rsidRPr="00C84A51" w:rsidRDefault="00B755FB" w:rsidP="00B755FB">
      <w:pPr>
        <w:rPr>
          <w:rFonts w:ascii="TH SarabunPSK" w:hAnsi="TH SarabunPSK" w:cs="TH SarabunPSK"/>
          <w:sz w:val="32"/>
          <w:szCs w:val="32"/>
        </w:rPr>
      </w:pPr>
    </w:p>
    <w:p w14:paraId="2ED3AA74" w14:textId="77777777" w:rsidR="00B755FB" w:rsidRPr="00C84A51" w:rsidRDefault="00B755FB" w:rsidP="00B755FB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C84A51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คณะกรรมการกำหนดราคากลางอย่างน้อย 3 ท่าน</w:t>
      </w:r>
    </w:p>
    <w:p w14:paraId="093EE8DB" w14:textId="77777777" w:rsidR="00B755FB" w:rsidRPr="00C84A51" w:rsidRDefault="00B755FB" w:rsidP="00B755FB">
      <w:pPr>
        <w:pStyle w:val="ae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4D77BC53" w14:textId="77777777" w:rsidR="00B755FB" w:rsidRPr="00C84A51" w:rsidRDefault="00B755FB" w:rsidP="00B755FB">
      <w:pPr>
        <w:pStyle w:val="ae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0580A0C9" w14:textId="77777777" w:rsidR="00B755FB" w:rsidRPr="00C84A51" w:rsidRDefault="00B755FB" w:rsidP="00B755FB">
      <w:pPr>
        <w:pStyle w:val="ae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29DDB03A" w14:textId="77777777" w:rsidR="00B755FB" w:rsidRPr="00C84A51" w:rsidRDefault="00B755FB" w:rsidP="00B755FB">
      <w:pPr>
        <w:ind w:left="360"/>
        <w:rPr>
          <w:rFonts w:ascii="TH SarabunPSK" w:hAnsi="TH SarabunPSK" w:cs="TH SarabunPSK"/>
          <w:sz w:val="32"/>
          <w:szCs w:val="32"/>
        </w:rPr>
      </w:pPr>
    </w:p>
    <w:p w14:paraId="32A4F053" w14:textId="77777777" w:rsidR="00B755FB" w:rsidRPr="00C84A51" w:rsidRDefault="00B755FB" w:rsidP="00B755FB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C84A51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คณะกรรมการจำหน่ายพัสดุอย่างน้อย 3 ท่าน</w:t>
      </w:r>
    </w:p>
    <w:p w14:paraId="7CA4678E" w14:textId="77777777" w:rsidR="00B755FB" w:rsidRPr="00C84A51" w:rsidRDefault="00B755FB" w:rsidP="00B755FB">
      <w:pPr>
        <w:pStyle w:val="ae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14:paraId="4A25B6C2" w14:textId="77777777" w:rsidR="00B755FB" w:rsidRPr="00C84A51" w:rsidRDefault="00B755FB" w:rsidP="00B755FB">
      <w:pPr>
        <w:pStyle w:val="ae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23E11A34" w14:textId="77777777" w:rsidR="00B755FB" w:rsidRPr="00C84A51" w:rsidRDefault="00B755FB" w:rsidP="00B755FB">
      <w:pPr>
        <w:pStyle w:val="ae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</w:t>
      </w:r>
      <w:r w:rsidRPr="00C84A51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14:paraId="0DB6FBAF" w14:textId="77777777" w:rsidR="00B755FB" w:rsidRPr="00C84A51" w:rsidRDefault="00B755FB" w:rsidP="00B755FB">
      <w:pPr>
        <w:rPr>
          <w:rFonts w:ascii="TH SarabunPSK" w:hAnsi="TH SarabunPSK" w:cs="TH SarabunPSK"/>
          <w:sz w:val="32"/>
          <w:szCs w:val="32"/>
        </w:rPr>
      </w:pPr>
    </w:p>
    <w:p w14:paraId="5630269D" w14:textId="77777777" w:rsidR="00B755FB" w:rsidRPr="00C84A51" w:rsidRDefault="00B755FB" w:rsidP="00B755FB">
      <w:pPr>
        <w:rPr>
          <w:rFonts w:ascii="TH SarabunPSK" w:hAnsi="TH SarabunPSK" w:cs="TH SarabunPSK"/>
          <w:sz w:val="32"/>
          <w:szCs w:val="32"/>
        </w:rPr>
      </w:pPr>
    </w:p>
    <w:p w14:paraId="6FBD7654" w14:textId="77777777" w:rsidR="00B755FB" w:rsidRPr="00C84A51" w:rsidRDefault="00B755FB" w:rsidP="00B755FB">
      <w:pPr>
        <w:rPr>
          <w:rFonts w:ascii="TH SarabunPSK" w:hAnsi="TH SarabunPSK" w:cs="TH SarabunPSK"/>
          <w:sz w:val="32"/>
          <w:szCs w:val="32"/>
        </w:rPr>
      </w:pPr>
    </w:p>
    <w:p w14:paraId="640DBA62" w14:textId="77777777" w:rsidR="00B755FB" w:rsidRPr="00C84A51" w:rsidRDefault="00B755FB" w:rsidP="00B755FB">
      <w:pPr>
        <w:rPr>
          <w:rFonts w:ascii="TH SarabunPSK" w:hAnsi="TH SarabunPSK" w:cs="TH SarabunPSK"/>
          <w:sz w:val="32"/>
          <w:szCs w:val="32"/>
        </w:rPr>
      </w:pPr>
    </w:p>
    <w:p w14:paraId="3FE2244B" w14:textId="77777777" w:rsidR="00B755FB" w:rsidRPr="00C84A51" w:rsidRDefault="00B755FB" w:rsidP="00B755FB">
      <w:pPr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                  ลงชื่อ .......................................ผู้เสนอรายชื่อ</w:t>
      </w:r>
    </w:p>
    <w:p w14:paraId="6197222B" w14:textId="77777777" w:rsidR="00B755FB" w:rsidRPr="00C84A51" w:rsidRDefault="00B755FB" w:rsidP="00B755FB">
      <w:pPr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         (.......................................................)</w:t>
      </w:r>
    </w:p>
    <w:p w14:paraId="7E06AC0D" w14:textId="77777777" w:rsidR="00B755FB" w:rsidRPr="00C84A51" w:rsidRDefault="00B755FB" w:rsidP="00B755FB">
      <w:pPr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ตำแหน่ง....................................</w:t>
      </w:r>
      <w:r w:rsidRPr="00C84A51">
        <w:rPr>
          <w:rFonts w:ascii="TH SarabunPSK" w:hAnsi="TH SarabunPSK" w:cs="TH SarabunPSK"/>
          <w:sz w:val="32"/>
          <w:szCs w:val="32"/>
        </w:rPr>
        <w:t>.</w:t>
      </w:r>
      <w:r w:rsidRPr="00C84A51">
        <w:rPr>
          <w:rFonts w:ascii="TH SarabunPSK" w:hAnsi="TH SarabunPSK" w:cs="TH SarabunPSK"/>
          <w:sz w:val="32"/>
          <w:szCs w:val="32"/>
          <w:cs/>
        </w:rPr>
        <w:t>.................</w:t>
      </w:r>
    </w:p>
    <w:p w14:paraId="61036628" w14:textId="77777777" w:rsidR="00B755FB" w:rsidRPr="00C84A51" w:rsidRDefault="00B755FB" w:rsidP="00B755FB">
      <w:pPr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C84A51">
        <w:rPr>
          <w:rFonts w:ascii="TH SarabunPSK" w:hAnsi="TH SarabunPSK" w:cs="TH SarabunPSK"/>
          <w:sz w:val="32"/>
          <w:szCs w:val="32"/>
        </w:rPr>
        <w:t xml:space="preserve"> </w:t>
      </w:r>
      <w:r w:rsidRPr="00C84A51">
        <w:rPr>
          <w:rFonts w:ascii="TH SarabunPSK" w:hAnsi="TH SarabunPSK" w:cs="TH SarabunPSK"/>
          <w:sz w:val="32"/>
          <w:szCs w:val="32"/>
          <w:cs/>
        </w:rPr>
        <w:t xml:space="preserve">     ............/....................../................</w:t>
      </w:r>
    </w:p>
    <w:p w14:paraId="45FC7F45" w14:textId="01EB4FB2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bookmarkEnd w:id="2"/>
    <w:p w14:paraId="67FE9A54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3F0CA92B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4117B819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4B70143A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0BE35F91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28EFBB8E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</w:rPr>
      </w:pPr>
    </w:p>
    <w:p w14:paraId="01AC107D" w14:textId="77777777" w:rsidR="00B755FB" w:rsidRPr="00C84A51" w:rsidRDefault="00B755FB" w:rsidP="00B755FB">
      <w:pPr>
        <w:ind w:left="360" w:right="-846" w:hanging="644"/>
        <w:rPr>
          <w:rFonts w:ascii="TH SarabunPSK" w:hAnsi="TH SarabunPSK" w:cs="TH SarabunPSK"/>
          <w:b/>
          <w:bCs/>
          <w:szCs w:val="32"/>
        </w:rPr>
      </w:pPr>
      <w:r w:rsidRPr="00C84A51">
        <w:rPr>
          <w:rFonts w:ascii="TH SarabunPSK" w:hAnsi="TH SarabunPSK" w:cs="TH SarabunPSK"/>
          <w:b/>
          <w:bCs/>
          <w:color w:val="FF0000"/>
          <w:szCs w:val="32"/>
          <w:cs/>
        </w:rPr>
        <w:t xml:space="preserve">*** รายชื่อคณะกรรมการ ทั้ง </w:t>
      </w:r>
      <w:r w:rsidRPr="00C84A51">
        <w:rPr>
          <w:rFonts w:ascii="TH SarabunPSK" w:hAnsi="TH SarabunPSK" w:cs="TH SarabunPSK"/>
          <w:b/>
          <w:bCs/>
          <w:color w:val="FF0000"/>
          <w:sz w:val="32"/>
          <w:szCs w:val="40"/>
        </w:rPr>
        <w:t xml:space="preserve">3 </w:t>
      </w:r>
      <w:r w:rsidRPr="00C84A51">
        <w:rPr>
          <w:rFonts w:ascii="TH SarabunPSK" w:hAnsi="TH SarabunPSK" w:cs="TH SarabunPSK"/>
          <w:b/>
          <w:bCs/>
          <w:color w:val="FF0000"/>
          <w:szCs w:val="32"/>
          <w:cs/>
        </w:rPr>
        <w:t xml:space="preserve">ชุด ข้างต้น </w:t>
      </w:r>
      <w:r w:rsidRPr="00C84A51">
        <w:rPr>
          <w:rFonts w:ascii="TH SarabunPSK" w:hAnsi="TH SarabunPSK" w:cs="TH SarabunPSK"/>
          <w:b/>
          <w:bCs/>
          <w:szCs w:val="32"/>
          <w:cs/>
        </w:rPr>
        <w:t xml:space="preserve">รายชื่อต้องไม่ซ้ำกัน </w:t>
      </w:r>
    </w:p>
    <w:p w14:paraId="22399871" w14:textId="708D8ECC" w:rsidR="00B755FB" w:rsidRPr="00C84A51" w:rsidRDefault="00B755FB" w:rsidP="00B755FB">
      <w:pPr>
        <w:ind w:left="360" w:right="-846" w:hanging="644"/>
        <w:rPr>
          <w:rFonts w:ascii="TH SarabunPSK" w:hAnsi="TH SarabunPSK" w:cs="TH SarabunPSK"/>
          <w:b/>
          <w:bCs/>
          <w:szCs w:val="32"/>
        </w:rPr>
      </w:pPr>
      <w:r w:rsidRPr="00C84A51">
        <w:rPr>
          <w:rFonts w:ascii="TH SarabunPSK" w:hAnsi="TH SarabunPSK" w:cs="TH SarabunPSK"/>
          <w:b/>
          <w:bCs/>
          <w:szCs w:val="32"/>
          <w:cs/>
        </w:rPr>
        <w:t>และผู้ถูกเสนอชื่อต้องทราบและยินยอมเป็นกรรมการ</w:t>
      </w:r>
    </w:p>
    <w:p w14:paraId="7AF971AA" w14:textId="4E8A8BFB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3428F486" w14:textId="77777777" w:rsidR="00B755FB" w:rsidRPr="00C84A51" w:rsidRDefault="00B755FB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p w14:paraId="3B91341B" w14:textId="53823A1E" w:rsidR="008C1A9F" w:rsidRPr="00C84A51" w:rsidRDefault="008C1A9F" w:rsidP="008C1A9F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 xml:space="preserve">เอกสารแนบ 1 </w:t>
      </w:r>
    </w:p>
    <w:p w14:paraId="17BFC9B3" w14:textId="4A946FC8" w:rsidR="00721A3D" w:rsidRPr="00C84A51" w:rsidRDefault="00721A3D" w:rsidP="00721A3D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>รายการพัสดุที่ขอจำหน่าย</w:t>
      </w:r>
      <w:r w:rsidR="00665942" w:rsidRPr="00C84A51">
        <w:rPr>
          <w:rFonts w:ascii="TH SarabunPSK" w:hAnsi="TH SarabunPSK" w:cs="TH SarabunPSK"/>
          <w:b/>
          <w:bCs/>
          <w:sz w:val="40"/>
          <w:szCs w:val="40"/>
          <w:cs/>
        </w:rPr>
        <w:t xml:space="preserve"> จำนวน .... รายการ</w:t>
      </w:r>
    </w:p>
    <w:tbl>
      <w:tblPr>
        <w:tblStyle w:val="ad"/>
        <w:tblW w:w="10632" w:type="dxa"/>
        <w:tblInd w:w="-998" w:type="dxa"/>
        <w:tblLook w:val="04A0" w:firstRow="1" w:lastRow="0" w:firstColumn="1" w:lastColumn="0" w:noHBand="0" w:noVBand="1"/>
      </w:tblPr>
      <w:tblGrid>
        <w:gridCol w:w="725"/>
        <w:gridCol w:w="2678"/>
        <w:gridCol w:w="892"/>
        <w:gridCol w:w="667"/>
        <w:gridCol w:w="851"/>
        <w:gridCol w:w="1099"/>
        <w:gridCol w:w="741"/>
        <w:gridCol w:w="573"/>
        <w:gridCol w:w="2406"/>
      </w:tblGrid>
      <w:tr w:rsidR="00721A3D" w:rsidRPr="00C84A51" w14:paraId="1F418510" w14:textId="77777777" w:rsidTr="00665942">
        <w:tc>
          <w:tcPr>
            <w:tcW w:w="725" w:type="dxa"/>
            <w:vAlign w:val="center"/>
          </w:tcPr>
          <w:p w14:paraId="4792FCB3" w14:textId="74C657D3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678" w:type="dxa"/>
            <w:vAlign w:val="center"/>
          </w:tcPr>
          <w:p w14:paraId="6CF54035" w14:textId="6A341D4C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92" w:type="dxa"/>
            <w:vAlign w:val="center"/>
          </w:tcPr>
          <w:p w14:paraId="17AD21A6" w14:textId="5B84AA72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</w:t>
            </w:r>
          </w:p>
        </w:tc>
        <w:tc>
          <w:tcPr>
            <w:tcW w:w="667" w:type="dxa"/>
            <w:vAlign w:val="center"/>
          </w:tcPr>
          <w:p w14:paraId="67F0A276" w14:textId="66C78515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หน่วยนับ</w:t>
            </w:r>
          </w:p>
        </w:tc>
        <w:tc>
          <w:tcPr>
            <w:tcW w:w="851" w:type="dxa"/>
            <w:vAlign w:val="center"/>
          </w:tcPr>
          <w:p w14:paraId="15957BCF" w14:textId="2CA4D15B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ราคาต่อหน่วย</w:t>
            </w:r>
          </w:p>
        </w:tc>
        <w:tc>
          <w:tcPr>
            <w:tcW w:w="1099" w:type="dxa"/>
            <w:vAlign w:val="center"/>
          </w:tcPr>
          <w:p w14:paraId="22BB801B" w14:textId="4BFC6D39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ราคารวม</w:t>
            </w:r>
          </w:p>
        </w:tc>
        <w:tc>
          <w:tcPr>
            <w:tcW w:w="741" w:type="dxa"/>
            <w:vAlign w:val="center"/>
          </w:tcPr>
          <w:p w14:paraId="7024CF6E" w14:textId="7A735A8C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สภาพดี</w:t>
            </w:r>
          </w:p>
        </w:tc>
        <w:tc>
          <w:tcPr>
            <w:tcW w:w="573" w:type="dxa"/>
            <w:vAlign w:val="center"/>
          </w:tcPr>
          <w:p w14:paraId="4D9F42D6" w14:textId="58DDE248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C84A51">
              <w:rPr>
                <w:rFonts w:ascii="TH SarabunPSK" w:hAnsi="TH SarabunPSK" w:cs="TH SarabunPSK"/>
                <w:b/>
                <w:bCs/>
                <w:szCs w:val="24"/>
                <w:cs/>
              </w:rPr>
              <w:t>ชำรุด</w:t>
            </w:r>
          </w:p>
        </w:tc>
        <w:tc>
          <w:tcPr>
            <w:tcW w:w="2406" w:type="dxa"/>
            <w:vAlign w:val="center"/>
          </w:tcPr>
          <w:p w14:paraId="29B2F03C" w14:textId="77777777" w:rsidR="006657A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รายละเอียดพัสดุ</w:t>
            </w:r>
          </w:p>
          <w:p w14:paraId="0E2E3F5D" w14:textId="4CE9356A" w:rsidR="00721A3D" w:rsidRPr="00C84A51" w:rsidRDefault="00721A3D" w:rsidP="00721A3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ที่ขอจำหน่าย</w:t>
            </w:r>
          </w:p>
        </w:tc>
      </w:tr>
      <w:tr w:rsidR="00721A3D" w:rsidRPr="00C84A51" w14:paraId="24055FCC" w14:textId="77777777" w:rsidTr="00665942">
        <w:tc>
          <w:tcPr>
            <w:tcW w:w="725" w:type="dxa"/>
          </w:tcPr>
          <w:p w14:paraId="2F9A8C15" w14:textId="301A9433" w:rsidR="00721A3D" w:rsidRPr="00C84A51" w:rsidRDefault="00665942" w:rsidP="006659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78" w:type="dxa"/>
          </w:tcPr>
          <w:p w14:paraId="56FCD03A" w14:textId="1D447DE2" w:rsidR="00721A3D" w:rsidRPr="00C84A51" w:rsidRDefault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เสื้อผู้ป่วย</w:t>
            </w:r>
          </w:p>
        </w:tc>
        <w:tc>
          <w:tcPr>
            <w:tcW w:w="892" w:type="dxa"/>
          </w:tcPr>
          <w:p w14:paraId="3BCD2FAA" w14:textId="7769275A" w:rsidR="00721A3D" w:rsidRPr="00C84A51" w:rsidRDefault="004122F9" w:rsidP="00665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  <w:tc>
          <w:tcPr>
            <w:tcW w:w="667" w:type="dxa"/>
          </w:tcPr>
          <w:p w14:paraId="49AA6A7E" w14:textId="065B4F93" w:rsidR="00721A3D" w:rsidRPr="00C84A51" w:rsidRDefault="004122F9" w:rsidP="00665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14:paraId="29C44688" w14:textId="7D7E59F4" w:rsidR="00721A3D" w:rsidRPr="00C84A51" w:rsidRDefault="004122F9" w:rsidP="00665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</w:tcPr>
          <w:p w14:paraId="69D29251" w14:textId="39326933" w:rsidR="00721A3D" w:rsidRPr="00C84A51" w:rsidRDefault="004122F9" w:rsidP="00665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24,000</w:t>
            </w:r>
          </w:p>
        </w:tc>
        <w:tc>
          <w:tcPr>
            <w:tcW w:w="741" w:type="dxa"/>
          </w:tcPr>
          <w:p w14:paraId="7D4CEE36" w14:textId="0BF60D88" w:rsidR="00721A3D" w:rsidRPr="00C84A51" w:rsidRDefault="00736543" w:rsidP="006659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3" w:type="dxa"/>
          </w:tcPr>
          <w:p w14:paraId="6C9C2E73" w14:textId="32C44F15" w:rsidR="00721A3D" w:rsidRPr="00C84A51" w:rsidRDefault="00665942" w:rsidP="006659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4E440F22" w14:textId="17B748E6" w:rsidR="00721A3D" w:rsidRPr="00C84A51" w:rsidRDefault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จัดซื้อตั้งแต่ปี 2560 </w:t>
            </w:r>
          </w:p>
        </w:tc>
      </w:tr>
      <w:tr w:rsidR="004122F9" w:rsidRPr="00C84A51" w14:paraId="0898BF13" w14:textId="77777777" w:rsidTr="00665942">
        <w:tc>
          <w:tcPr>
            <w:tcW w:w="725" w:type="dxa"/>
          </w:tcPr>
          <w:p w14:paraId="1099D29C" w14:textId="06B42B84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78" w:type="dxa"/>
          </w:tcPr>
          <w:p w14:paraId="78317466" w14:textId="489FE6DC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กางเกงผู้ป่วย</w:t>
            </w:r>
          </w:p>
        </w:tc>
        <w:tc>
          <w:tcPr>
            <w:tcW w:w="892" w:type="dxa"/>
          </w:tcPr>
          <w:p w14:paraId="1C4B6312" w14:textId="05C66B34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176</w:t>
            </w:r>
          </w:p>
        </w:tc>
        <w:tc>
          <w:tcPr>
            <w:tcW w:w="667" w:type="dxa"/>
          </w:tcPr>
          <w:p w14:paraId="13246051" w14:textId="73979738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14:paraId="758FAE6F" w14:textId="3A172E76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  <w:tc>
          <w:tcPr>
            <w:tcW w:w="1099" w:type="dxa"/>
          </w:tcPr>
          <w:p w14:paraId="2423BC35" w14:textId="4CDCA588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28,160</w:t>
            </w:r>
          </w:p>
        </w:tc>
        <w:tc>
          <w:tcPr>
            <w:tcW w:w="741" w:type="dxa"/>
          </w:tcPr>
          <w:p w14:paraId="4ECD4C1B" w14:textId="7971D8D1" w:rsidR="004122F9" w:rsidRPr="00C84A51" w:rsidRDefault="00736543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3" w:type="dxa"/>
          </w:tcPr>
          <w:p w14:paraId="55839E97" w14:textId="0B55ADEB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09F7F5AE" w14:textId="045195D9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จัดซื้อตั้งแต่ปี 2560 </w:t>
            </w:r>
          </w:p>
        </w:tc>
      </w:tr>
      <w:tr w:rsidR="004122F9" w:rsidRPr="00C84A51" w14:paraId="77580940" w14:textId="77777777" w:rsidTr="00665942">
        <w:tc>
          <w:tcPr>
            <w:tcW w:w="725" w:type="dxa"/>
          </w:tcPr>
          <w:p w14:paraId="66E6EB7B" w14:textId="48F62944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678" w:type="dxa"/>
          </w:tcPr>
          <w:p w14:paraId="43E4B4A3" w14:textId="0DE09922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เสื้อ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x-Ray</w:t>
            </w:r>
          </w:p>
        </w:tc>
        <w:tc>
          <w:tcPr>
            <w:tcW w:w="892" w:type="dxa"/>
          </w:tcPr>
          <w:p w14:paraId="37F29AB8" w14:textId="535F0039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548</w:t>
            </w:r>
          </w:p>
        </w:tc>
        <w:tc>
          <w:tcPr>
            <w:tcW w:w="667" w:type="dxa"/>
          </w:tcPr>
          <w:p w14:paraId="712665F3" w14:textId="77968565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14:paraId="692204B3" w14:textId="7C169ED0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  <w:tc>
          <w:tcPr>
            <w:tcW w:w="1099" w:type="dxa"/>
          </w:tcPr>
          <w:p w14:paraId="591B36BF" w14:textId="0BE8B36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24,000</w:t>
            </w:r>
          </w:p>
        </w:tc>
        <w:tc>
          <w:tcPr>
            <w:tcW w:w="741" w:type="dxa"/>
          </w:tcPr>
          <w:p w14:paraId="18E69435" w14:textId="1F97D5E5" w:rsidR="004122F9" w:rsidRPr="00C84A51" w:rsidRDefault="00736543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3" w:type="dxa"/>
          </w:tcPr>
          <w:p w14:paraId="6CE7810D" w14:textId="70FDC7BE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04101090" w14:textId="4ACC32CD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จัดซื้อตั้งแต่ปี 2560 </w:t>
            </w:r>
          </w:p>
        </w:tc>
      </w:tr>
      <w:tr w:rsidR="004122F9" w:rsidRPr="00C84A51" w14:paraId="155805D6" w14:textId="77777777" w:rsidTr="00665942">
        <w:tc>
          <w:tcPr>
            <w:tcW w:w="725" w:type="dxa"/>
          </w:tcPr>
          <w:p w14:paraId="0767CB26" w14:textId="2699E60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678" w:type="dxa"/>
          </w:tcPr>
          <w:p w14:paraId="33E91DB0" w14:textId="46D1E1AB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ผ้าปูเตียง ไม่รัดมุม</w:t>
            </w:r>
          </w:p>
        </w:tc>
        <w:tc>
          <w:tcPr>
            <w:tcW w:w="892" w:type="dxa"/>
          </w:tcPr>
          <w:p w14:paraId="1124BB36" w14:textId="1DBFEDBF" w:rsidR="004122F9" w:rsidRPr="004122F9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667" w:type="dxa"/>
          </w:tcPr>
          <w:p w14:paraId="492ECB07" w14:textId="7324BED4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851" w:type="dxa"/>
          </w:tcPr>
          <w:p w14:paraId="232F9F2A" w14:textId="7C6B5A14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099" w:type="dxa"/>
          </w:tcPr>
          <w:p w14:paraId="74F9DD01" w14:textId="0395207C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17,000</w:t>
            </w:r>
          </w:p>
        </w:tc>
        <w:tc>
          <w:tcPr>
            <w:tcW w:w="741" w:type="dxa"/>
          </w:tcPr>
          <w:p w14:paraId="3AA14DD1" w14:textId="1EF5715C" w:rsidR="004122F9" w:rsidRPr="00C84A51" w:rsidRDefault="00736543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3" w:type="dxa"/>
          </w:tcPr>
          <w:p w14:paraId="4E331AD1" w14:textId="52E4A6C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30A06BE5" w14:textId="0222D33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จัดซื้อตั้งแต่ปี 2560 </w:t>
            </w:r>
          </w:p>
        </w:tc>
      </w:tr>
      <w:tr w:rsidR="004122F9" w:rsidRPr="00C84A51" w14:paraId="0BBBD1C3" w14:textId="77777777" w:rsidTr="00665942">
        <w:tc>
          <w:tcPr>
            <w:tcW w:w="725" w:type="dxa"/>
          </w:tcPr>
          <w:p w14:paraId="6CE4ADD1" w14:textId="5E779E4F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678" w:type="dxa"/>
          </w:tcPr>
          <w:p w14:paraId="1BED2B48" w14:textId="295E853A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ชุดคลุมแบบกิโมโน แขนสั้นสีเขียวเข้ม</w:t>
            </w:r>
          </w:p>
        </w:tc>
        <w:tc>
          <w:tcPr>
            <w:tcW w:w="892" w:type="dxa"/>
          </w:tcPr>
          <w:p w14:paraId="74A22279" w14:textId="6A1F51BB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67" w:type="dxa"/>
          </w:tcPr>
          <w:p w14:paraId="0B117A71" w14:textId="17169056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14:paraId="3892E58B" w14:textId="21D52BC1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250</w:t>
            </w:r>
          </w:p>
        </w:tc>
        <w:tc>
          <w:tcPr>
            <w:tcW w:w="1099" w:type="dxa"/>
          </w:tcPr>
          <w:p w14:paraId="767CCA94" w14:textId="08C224FD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1,750</w:t>
            </w:r>
          </w:p>
        </w:tc>
        <w:tc>
          <w:tcPr>
            <w:tcW w:w="741" w:type="dxa"/>
          </w:tcPr>
          <w:p w14:paraId="17F6FD52" w14:textId="490A8E9E" w:rsidR="004122F9" w:rsidRPr="00C84A51" w:rsidRDefault="00736543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573" w:type="dxa"/>
          </w:tcPr>
          <w:p w14:paraId="122234C3" w14:textId="28DF09B8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2406" w:type="dxa"/>
          </w:tcPr>
          <w:p w14:paraId="2C747BBD" w14:textId="7B2F639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จัดซื้อตั้งแต่ปี 2559</w:t>
            </w:r>
          </w:p>
        </w:tc>
      </w:tr>
      <w:tr w:rsidR="004122F9" w:rsidRPr="00C84A51" w14:paraId="353B4C88" w14:textId="77777777" w:rsidTr="00665942">
        <w:tc>
          <w:tcPr>
            <w:tcW w:w="725" w:type="dxa"/>
          </w:tcPr>
          <w:p w14:paraId="3F6ADFF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21F9E97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1213CAB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1C55A43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C8A47A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7FEC5BF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171ADD1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7C835A9E" w14:textId="7960F16D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2990DB56" w14:textId="454ED663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044E08A0" w14:textId="77777777" w:rsidTr="00665942">
        <w:tc>
          <w:tcPr>
            <w:tcW w:w="725" w:type="dxa"/>
          </w:tcPr>
          <w:p w14:paraId="3EF3D28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2AE045B5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78DF013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1E3EEB0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ECC61F5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31D6E71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E70690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4D5EF5C1" w14:textId="7CA12E0B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1C6C5D8F" w14:textId="56386A9D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6DF9EB7F" w14:textId="77777777" w:rsidTr="00665942">
        <w:tc>
          <w:tcPr>
            <w:tcW w:w="725" w:type="dxa"/>
          </w:tcPr>
          <w:p w14:paraId="40AD952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E3FC764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4FD13971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28959665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0DB75B3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4E32FB2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523A12F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55444B32" w14:textId="49796C3C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14D9435C" w14:textId="4F06DC75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5D4C9A8B" w14:textId="77777777" w:rsidTr="00665942">
        <w:tc>
          <w:tcPr>
            <w:tcW w:w="725" w:type="dxa"/>
          </w:tcPr>
          <w:p w14:paraId="27CC677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7AB0617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7159ED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37B429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AB6ACAB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3D0AE1BB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B1095D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4A67A88F" w14:textId="18F6470E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58292F4" w14:textId="38059D13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5985AEF2" w14:textId="77777777" w:rsidTr="00665942">
        <w:tc>
          <w:tcPr>
            <w:tcW w:w="725" w:type="dxa"/>
          </w:tcPr>
          <w:p w14:paraId="5ED1A2A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2B59F0E8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347BC10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AA8439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434E35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2C02A6B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71DD597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593A570B" w14:textId="065123F6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CC2D581" w14:textId="05BA5ACE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5C4625E5" w14:textId="77777777" w:rsidTr="00665942">
        <w:tc>
          <w:tcPr>
            <w:tcW w:w="725" w:type="dxa"/>
          </w:tcPr>
          <w:p w14:paraId="78956821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6C8C19D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EB84ED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6FB49D4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F01FE6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0A89F1B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2767A1DA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176A85B" w14:textId="53BD7CC0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90ABEC9" w14:textId="2E2A226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58A55974" w14:textId="77777777" w:rsidTr="00665942">
        <w:tc>
          <w:tcPr>
            <w:tcW w:w="725" w:type="dxa"/>
          </w:tcPr>
          <w:p w14:paraId="0A28AC3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56394A5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84A4F8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5DA338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EF8A0E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4342BC34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8CFFBA5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15749643" w14:textId="4DB8E25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723AE663" w14:textId="602563DA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14EAF824" w14:textId="77777777" w:rsidTr="00665942">
        <w:tc>
          <w:tcPr>
            <w:tcW w:w="725" w:type="dxa"/>
          </w:tcPr>
          <w:p w14:paraId="5A6589C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463CB46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0379FB7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79B0150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323E530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431C6A6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0AB3C80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9D85AAD" w14:textId="6DF5D330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342BF1E0" w14:textId="34B549AE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3D0C79EB" w14:textId="77777777" w:rsidTr="00665942">
        <w:tc>
          <w:tcPr>
            <w:tcW w:w="725" w:type="dxa"/>
          </w:tcPr>
          <w:p w14:paraId="153E47C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1154A12C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76B7BC7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01C63D3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D27E12B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DF5F534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949C5C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6FDBA431" w14:textId="2E0CBA09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0FCCC0C8" w14:textId="6C1B56BE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633B7489" w14:textId="77777777" w:rsidTr="00665942">
        <w:tc>
          <w:tcPr>
            <w:tcW w:w="725" w:type="dxa"/>
          </w:tcPr>
          <w:p w14:paraId="22AE0E3B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A64A974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52C58D9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7FD5105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BE11F45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7679542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3A3B4E0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4C090B21" w14:textId="5E3573AE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279D93CA" w14:textId="5836DEAA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734DB0F7" w14:textId="77777777" w:rsidTr="00665942">
        <w:tc>
          <w:tcPr>
            <w:tcW w:w="725" w:type="dxa"/>
          </w:tcPr>
          <w:p w14:paraId="7AF2A8E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4A46666E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09D472F0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364A270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5C7CFB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6D799F8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210410E1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BAA456B" w14:textId="7A5EC6F8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DEB3499" w14:textId="11FCD5FF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2E252172" w14:textId="77777777" w:rsidTr="00665942">
        <w:tc>
          <w:tcPr>
            <w:tcW w:w="725" w:type="dxa"/>
          </w:tcPr>
          <w:p w14:paraId="7D38E3C8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0A876539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0742EF09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2DD8F00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767C37F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67CFF1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3F74C95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36B97FF4" w14:textId="34085A16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5453CE7B" w14:textId="3E35F309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51E108D0" w14:textId="77777777" w:rsidTr="00665942">
        <w:tc>
          <w:tcPr>
            <w:tcW w:w="725" w:type="dxa"/>
          </w:tcPr>
          <w:p w14:paraId="6180E74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293693D3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2DD1BC20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622AF37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24CBD06A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3A07295B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79BF6F3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7CF45C54" w14:textId="7E5E1102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3FCA6066" w14:textId="056E8BC3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0846B88D" w14:textId="77777777" w:rsidTr="00665942">
        <w:tc>
          <w:tcPr>
            <w:tcW w:w="725" w:type="dxa"/>
          </w:tcPr>
          <w:p w14:paraId="411BF2A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68389109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5D20F21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3F444C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5D00749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7586ACC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F6CD87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6463E27D" w14:textId="401A63A0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4AA0721E" w14:textId="4586EDF6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7C35A0C8" w14:textId="77777777" w:rsidTr="00665942">
        <w:tc>
          <w:tcPr>
            <w:tcW w:w="725" w:type="dxa"/>
          </w:tcPr>
          <w:p w14:paraId="1C22AFEC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79C3BB23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4EF15B7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4320EBD1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037EB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5E2087B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4EE3B820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549214CF" w14:textId="1DB8A020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21029C5F" w14:textId="66F4B35E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32B749E9" w14:textId="77777777" w:rsidTr="00665942">
        <w:tc>
          <w:tcPr>
            <w:tcW w:w="725" w:type="dxa"/>
          </w:tcPr>
          <w:p w14:paraId="3066024E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78" w:type="dxa"/>
          </w:tcPr>
          <w:p w14:paraId="547348AB" w14:textId="77777777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dxa"/>
          </w:tcPr>
          <w:p w14:paraId="65B7BC42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7" w:type="dxa"/>
          </w:tcPr>
          <w:p w14:paraId="54BE1EA5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14:paraId="1CAA84A6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</w:tcPr>
          <w:p w14:paraId="54AF8C93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1" w:type="dxa"/>
          </w:tcPr>
          <w:p w14:paraId="6946D1C4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dxa"/>
          </w:tcPr>
          <w:p w14:paraId="2903E301" w14:textId="111B8EED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6" w:type="dxa"/>
          </w:tcPr>
          <w:p w14:paraId="6DB0CD0C" w14:textId="0335261D" w:rsidR="004122F9" w:rsidRPr="00C84A51" w:rsidRDefault="004122F9" w:rsidP="004122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22F9" w:rsidRPr="00C84A51" w14:paraId="652AC12F" w14:textId="77777777" w:rsidTr="00F2502D">
        <w:tc>
          <w:tcPr>
            <w:tcW w:w="725" w:type="dxa"/>
          </w:tcPr>
          <w:p w14:paraId="3C9B2F8F" w14:textId="77777777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88" w:type="dxa"/>
            <w:gridSpan w:val="4"/>
          </w:tcPr>
          <w:p w14:paraId="2DC91B43" w14:textId="6C63CD38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มูลค่าซื้อรวมทั้งสิ้น</w:t>
            </w:r>
          </w:p>
        </w:tc>
        <w:tc>
          <w:tcPr>
            <w:tcW w:w="1099" w:type="dxa"/>
          </w:tcPr>
          <w:p w14:paraId="17279F2D" w14:textId="5BA61AA1" w:rsidR="004122F9" w:rsidRPr="00C84A51" w:rsidRDefault="004122F9" w:rsidP="004122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94,910</w:t>
            </w:r>
          </w:p>
        </w:tc>
        <w:tc>
          <w:tcPr>
            <w:tcW w:w="3720" w:type="dxa"/>
            <w:gridSpan w:val="3"/>
          </w:tcPr>
          <w:p w14:paraId="66123FE9" w14:textId="35340679" w:rsidR="004122F9" w:rsidRPr="00C84A51" w:rsidRDefault="004122F9" w:rsidP="004122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4A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</w:tr>
    </w:tbl>
    <w:p w14:paraId="5E0B4274" w14:textId="0266257A" w:rsidR="001D2F05" w:rsidRPr="00C84A51" w:rsidRDefault="001D2F05">
      <w:pPr>
        <w:rPr>
          <w:rFonts w:ascii="TH SarabunPSK" w:hAnsi="TH SarabunPSK" w:cs="TH SarabunPSK"/>
          <w:b/>
          <w:bCs/>
          <w:szCs w:val="24"/>
        </w:rPr>
      </w:pPr>
    </w:p>
    <w:p w14:paraId="14F329AD" w14:textId="77777777" w:rsidR="00665942" w:rsidRPr="00C84A51" w:rsidRDefault="00665942">
      <w:pPr>
        <w:rPr>
          <w:rFonts w:ascii="TH SarabunPSK" w:hAnsi="TH SarabunPSK" w:cs="TH SarabunPSK"/>
          <w:b/>
          <w:bCs/>
          <w:szCs w:val="24"/>
        </w:rPr>
      </w:pPr>
    </w:p>
    <w:p w14:paraId="4322DD8D" w14:textId="77777777" w:rsidR="00665942" w:rsidRPr="00C84A51" w:rsidRDefault="00665942">
      <w:pPr>
        <w:rPr>
          <w:rFonts w:ascii="TH SarabunPSK" w:hAnsi="TH SarabunPSK" w:cs="TH SarabunPSK"/>
          <w:b/>
          <w:bCs/>
          <w:szCs w:val="24"/>
        </w:rPr>
      </w:pPr>
    </w:p>
    <w:p w14:paraId="515B7ADA" w14:textId="77777777" w:rsidR="00665942" w:rsidRPr="00C84A51" w:rsidRDefault="00665942" w:rsidP="00665942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(......................................................)</w:t>
      </w:r>
    </w:p>
    <w:p w14:paraId="3D84E353" w14:textId="77777777" w:rsidR="00665942" w:rsidRPr="00C84A51" w:rsidRDefault="00665942" w:rsidP="00665942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เจ้าหน้าผู้รับผิดชอบ หรือหัวหน้าภาควิชาฯ/</w:t>
      </w:r>
    </w:p>
    <w:p w14:paraId="2E11B0BC" w14:textId="77777777" w:rsidR="00665942" w:rsidRPr="00C84A51" w:rsidRDefault="00665942" w:rsidP="00665942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หัวหน้าฝ่าย/งาน/หน่วย</w:t>
      </w:r>
    </w:p>
    <w:p w14:paraId="17E74233" w14:textId="62DF79D7" w:rsidR="00E967D7" w:rsidRPr="00C84A51" w:rsidRDefault="00E967D7" w:rsidP="00665942">
      <w:pPr>
        <w:pStyle w:val="ab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 w:rsidRPr="00C84A51">
        <w:rPr>
          <w:rFonts w:ascii="TH SarabunPSK" w:hAnsi="TH SarabunPSK" w:cs="TH SarabunPSK"/>
          <w:sz w:val="32"/>
          <w:szCs w:val="32"/>
          <w:cs/>
        </w:rPr>
        <w:t>...../............./.........</w:t>
      </w:r>
    </w:p>
    <w:p w14:paraId="569C9DB8" w14:textId="5DC08875" w:rsidR="003E3F48" w:rsidRPr="00C84A51" w:rsidRDefault="003E3F48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4C09BED2" w14:textId="4242862C" w:rsidR="003E3F48" w:rsidRPr="00C84A51" w:rsidRDefault="003E3F48" w:rsidP="003E3F48">
      <w:pPr>
        <w:jc w:val="right"/>
        <w:rPr>
          <w:rFonts w:ascii="TH SarabunPSK" w:hAnsi="TH SarabunPSK" w:cs="TH SarabunPSK"/>
          <w:b/>
          <w:bCs/>
          <w:sz w:val="40"/>
          <w:szCs w:val="40"/>
        </w:rPr>
      </w:pPr>
      <w:bookmarkStart w:id="3" w:name="_Hlk158282674"/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 xml:space="preserve">เอกสารแนบ </w:t>
      </w:r>
      <w:r w:rsidR="00EE443D" w:rsidRPr="00C84A51">
        <w:rPr>
          <w:rFonts w:ascii="TH SarabunPSK" w:hAnsi="TH SarabunPSK" w:cs="TH SarabunPSK"/>
          <w:b/>
          <w:bCs/>
          <w:sz w:val="40"/>
          <w:szCs w:val="40"/>
          <w:cs/>
        </w:rPr>
        <w:t>2</w:t>
      </w:r>
      <w:r w:rsidRPr="00C84A5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</w:p>
    <w:p w14:paraId="7C30C933" w14:textId="56F32FAA" w:rsidR="00D74A7A" w:rsidRPr="00C84A51" w:rsidRDefault="003E3F48" w:rsidP="003E3F48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  <w:r w:rsidRPr="00C84A51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ขอจำหน่าย</w:t>
      </w:r>
      <w:r w:rsidR="00D74A7A" w:rsidRPr="00C84A51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พัสดุ (วัสดุชำรุดเสื่อมสภาพจากการใช้งาน)</w:t>
      </w:r>
    </w:p>
    <w:p w14:paraId="06F003A7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</w:p>
    <w:p w14:paraId="527AF336" w14:textId="3F8FB3C3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</w:rPr>
      </w:pPr>
      <w:r w:rsidRPr="00C84A51">
        <w:rPr>
          <w:rFonts w:ascii="TH SarabunPSK" w:hAnsi="TH SarabunPSK" w:cs="TH SarabunPSK"/>
          <w:b/>
          <w:bCs/>
          <w:color w:val="FF0000"/>
          <w:sz w:val="44"/>
          <w:szCs w:val="44"/>
          <w:cs/>
        </w:rPr>
        <w:t>รายการที่ 1</w:t>
      </w:r>
    </w:p>
    <w:p w14:paraId="51D13347" w14:textId="04C16D53" w:rsidR="00D74A7A" w:rsidRPr="00C84A51" w:rsidRDefault="00C63E7B" w:rsidP="00D74A7A">
      <w:pPr>
        <w:spacing w:line="20" w:lineRule="atLeast"/>
        <w:jc w:val="center"/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</w:pPr>
      <w:r w:rsidRPr="00C84A51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>..............................................................................</w:t>
      </w:r>
      <w:r w:rsidR="00D74A7A" w:rsidRPr="00C84A51">
        <w:rPr>
          <w:rFonts w:ascii="TH SarabunPSK" w:hAnsi="TH SarabunPSK" w:cs="TH SarabunPSK"/>
          <w:b/>
          <w:bCs/>
          <w:color w:val="000000" w:themeColor="text1"/>
          <w:spacing w:val="-4"/>
          <w:sz w:val="36"/>
          <w:szCs w:val="36"/>
          <w:cs/>
        </w:rPr>
        <w:t xml:space="preserve"> จำนวน 1 </w:t>
      </w:r>
      <w:r w:rsidR="00D74A7A" w:rsidRPr="00C84A51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 xml:space="preserve">ชุด ราคา </w:t>
      </w:r>
      <w:r w:rsidR="00D74A7A" w:rsidRPr="00C84A51">
        <w:rPr>
          <w:rFonts w:ascii="TH SarabunPSK" w:hAnsi="TH SarabunPSK" w:cs="TH SarabunPSK"/>
          <w:b/>
          <w:bCs/>
          <w:color w:val="FF0000"/>
          <w:kern w:val="32"/>
          <w:sz w:val="36"/>
          <w:szCs w:val="36"/>
        </w:rPr>
        <w:t>xxxxxxxxx</w:t>
      </w:r>
      <w:r w:rsidR="00D74A7A" w:rsidRPr="00C84A51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 xml:space="preserve"> บาท</w:t>
      </w:r>
    </w:p>
    <w:p w14:paraId="61A8FF16" w14:textId="53E484E1" w:rsidR="00D74A7A" w:rsidRPr="00C84A51" w:rsidRDefault="00D74A7A" w:rsidP="00D74A7A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84A51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 xml:space="preserve">จาก </w:t>
      </w:r>
      <w:r w:rsidR="00C63E7B" w:rsidRPr="00C84A51">
        <w:rPr>
          <w:rFonts w:ascii="TH SarabunPSK" w:hAnsi="TH SarabunPSK" w:cs="TH SarabunPSK"/>
          <w:b/>
          <w:bCs/>
          <w:color w:val="000000"/>
          <w:kern w:val="32"/>
          <w:sz w:val="36"/>
          <w:szCs w:val="36"/>
          <w:cs/>
        </w:rPr>
        <w:t>บริษัท/หจก.ร้าน ...................................................</w:t>
      </w:r>
    </w:p>
    <w:p w14:paraId="36D4209B" w14:textId="53FC6964" w:rsidR="003E3F48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84A51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เอกสารซื้อ หรือ </w:t>
      </w:r>
      <w:r w:rsidR="003E3F48" w:rsidRPr="00C84A51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สัญญาเลขที่ </w:t>
      </w:r>
      <w:r w:rsidR="003E3F48" w:rsidRPr="00C84A51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รด.</w:t>
      </w:r>
      <w:r w:rsidR="003E3F48" w:rsidRPr="00C84A51">
        <w:rPr>
          <w:rFonts w:ascii="TH SarabunPSK" w:hAnsi="TH SarabunPSK" w:cs="TH SarabunPSK"/>
          <w:b/>
          <w:bCs/>
          <w:color w:val="FF0000"/>
          <w:sz w:val="36"/>
          <w:szCs w:val="36"/>
        </w:rPr>
        <w:t>xxx</w:t>
      </w:r>
      <w:r w:rsidR="003E3F48" w:rsidRPr="00C84A51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/256</w:t>
      </w:r>
      <w:r w:rsidR="003E3F48" w:rsidRPr="00C84A51">
        <w:rPr>
          <w:rFonts w:ascii="TH SarabunPSK" w:hAnsi="TH SarabunPSK" w:cs="TH SarabunPSK"/>
          <w:b/>
          <w:bCs/>
          <w:color w:val="FF0000"/>
          <w:sz w:val="36"/>
          <w:szCs w:val="36"/>
        </w:rPr>
        <w:t>5</w:t>
      </w:r>
      <w:r w:rsidR="003E3F48" w:rsidRPr="00C84A51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94B8DE9" w14:textId="44CA11F7" w:rsidR="003E3F48" w:rsidRPr="00C84A51" w:rsidRDefault="00402A23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C84A5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58194F" wp14:editId="44C9431F">
                <wp:simplePos x="0" y="0"/>
                <wp:positionH relativeFrom="column">
                  <wp:posOffset>-60960</wp:posOffset>
                </wp:positionH>
                <wp:positionV relativeFrom="paragraph">
                  <wp:posOffset>273685</wp:posOffset>
                </wp:positionV>
                <wp:extent cx="5962650" cy="3800475"/>
                <wp:effectExtent l="0" t="0" r="19050" b="28575"/>
                <wp:wrapNone/>
                <wp:docPr id="742716255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2650" cy="3800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A6221" id="สี่เหลี่ยมผืนผ้า 1" o:spid="_x0000_s1026" style="position:absolute;margin-left:-4.8pt;margin-top:21.55pt;width:469.5pt;height:29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" filled="f" strokecolor="#a5a5a5 [2092]" strokeweight="1pt"/>
            </w:pict>
          </mc:Fallback>
        </mc:AlternateContent>
      </w:r>
    </w:p>
    <w:p w14:paraId="19586C57" w14:textId="630B9B31" w:rsidR="00D74A7A" w:rsidRPr="00C84A51" w:rsidRDefault="00736543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4503E5D7" wp14:editId="386957A0">
            <wp:simplePos x="0" y="0"/>
            <wp:positionH relativeFrom="column">
              <wp:posOffset>1577798</wp:posOffset>
            </wp:positionH>
            <wp:positionV relativeFrom="paragraph">
              <wp:posOffset>153390</wp:posOffset>
            </wp:positionV>
            <wp:extent cx="2498651" cy="3316075"/>
            <wp:effectExtent l="0" t="0" r="0" b="0"/>
            <wp:wrapNone/>
            <wp:docPr id="388907461" name="รูปภาพ 1" descr="A person wearing a mask and gloves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907461" name="รูปภาพ 1" descr="A person wearing a mask and gloves&#10;&#10;คำอธิบายที่สร้างโดยอัตโนมัติ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8651" cy="331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FF45DC" w14:textId="33B6E07C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475EF93" w14:textId="2F7B5A5B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B948DC1" w14:textId="6CB6F2BA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9A15FF8" w14:textId="3706D17D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76F8B1CD" w14:textId="48BFBA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BA45FE0" w14:textId="36BD339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38376884" w14:textId="39BAED39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E79E1D7" w14:textId="2C7D6EAD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92BC371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21C14B75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1E040A7C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1F0EED95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8EB5A30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36DD94B2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889977A" w14:textId="77777777" w:rsidR="00D74A7A" w:rsidRPr="00C84A51" w:rsidRDefault="00D74A7A" w:rsidP="003E3F48">
      <w:pPr>
        <w:spacing w:line="2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8FFB29" w14:textId="052E0004" w:rsidR="003E3F48" w:rsidRPr="00C84A51" w:rsidRDefault="003E3F48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4A51">
        <w:rPr>
          <w:rFonts w:ascii="TH SarabunPSK" w:hAnsi="TH SarabunPSK" w:cs="TH SarabunPSK"/>
          <w:b/>
          <w:bCs/>
          <w:sz w:val="36"/>
          <w:szCs w:val="36"/>
          <w:cs/>
        </w:rPr>
        <w:t>ผู้ใช้งาน</w:t>
      </w:r>
      <w:r w:rsidRPr="00C84A5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C84A51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84A51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งาน</w:t>
      </w:r>
      <w:r w:rsidR="00D74A7A" w:rsidRPr="00C84A51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xxxxx    </w:t>
      </w:r>
      <w:r w:rsidR="00D74A7A" w:rsidRPr="00C84A51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หน่วย</w:t>
      </w:r>
      <w:r w:rsidR="00D74A7A" w:rsidRPr="00C84A51">
        <w:rPr>
          <w:rFonts w:ascii="TH SarabunPSK" w:hAnsi="TH SarabunPSK" w:cs="TH SarabunPSK"/>
          <w:b/>
          <w:bCs/>
          <w:color w:val="FF0000"/>
          <w:sz w:val="36"/>
          <w:szCs w:val="36"/>
        </w:rPr>
        <w:t>xxxxxxxx</w:t>
      </w:r>
    </w:p>
    <w:p w14:paraId="18044CA0" w14:textId="77777777" w:rsidR="003E3F48" w:rsidRPr="00C84A51" w:rsidRDefault="003E3F48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F1ACB1E" w14:textId="77777777" w:rsidR="00EE443D" w:rsidRPr="00C84A51" w:rsidRDefault="00EE443D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C40D7E" w14:textId="77777777" w:rsidR="00EE443D" w:rsidRPr="00C84A51" w:rsidRDefault="00EE443D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7FC58BC" w14:textId="77777777" w:rsidR="003E3F48" w:rsidRPr="00C84A51" w:rsidRDefault="003E3F48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4A51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955FBAC" wp14:editId="72A4F77B">
                <wp:simplePos x="0" y="0"/>
                <wp:positionH relativeFrom="column">
                  <wp:posOffset>3548187</wp:posOffset>
                </wp:positionH>
                <wp:positionV relativeFrom="paragraph">
                  <wp:posOffset>8145</wp:posOffset>
                </wp:positionV>
                <wp:extent cx="2674620" cy="1929130"/>
                <wp:effectExtent l="0" t="0" r="190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192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8A4069" w14:textId="77777777" w:rsidR="003E3F48" w:rsidRPr="00F2501E" w:rsidRDefault="003E3F48" w:rsidP="003E3F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250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ลงชื่อ........................................................</w:t>
                            </w:r>
                          </w:p>
                          <w:p w14:paraId="42D5BB3C" w14:textId="77777777" w:rsidR="003E3F48" w:rsidRPr="00F2501E" w:rsidRDefault="003E3F48" w:rsidP="003E3F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</w:t>
                            </w:r>
                            <w:r w:rsidRPr="00F2501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C7CC464" w14:textId="77777777" w:rsidR="003E3F48" w:rsidRDefault="003E3F48" w:rsidP="003E3F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เจ้าหน้าที่ผ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ู้ดำเนินการขอจำหน่าย</w:t>
                            </w:r>
                          </w:p>
                          <w:p w14:paraId="0DC36001" w14:textId="094D72D2" w:rsidR="00420893" w:rsidRPr="00DA1AA3" w:rsidRDefault="00420893" w:rsidP="00420893">
                            <w:pPr>
                              <w:pStyle w:val="ab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...../............./.........</w:t>
                            </w:r>
                          </w:p>
                          <w:p w14:paraId="48CF7122" w14:textId="77777777" w:rsidR="003E3F48" w:rsidRPr="00F2501E" w:rsidRDefault="003E3F48" w:rsidP="003E3F4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55FB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279.4pt;margin-top:.65pt;width:210.6pt;height:151.9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" stroked="f">
                <v:textbox style="mso-fit-shape-to-text:t">
                  <w:txbxContent>
                    <w:p w14:paraId="308A4069" w14:textId="77777777" w:rsidR="003E3F48" w:rsidRPr="00F2501E" w:rsidRDefault="003E3F48" w:rsidP="003E3F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250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ลงชื่อ........................................................</w:t>
                      </w:r>
                    </w:p>
                    <w:p w14:paraId="42D5BB3C" w14:textId="77777777" w:rsidR="003E3F48" w:rsidRPr="00F2501E" w:rsidRDefault="003E3F48" w:rsidP="003E3F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...............................................................</w:t>
                      </w:r>
                      <w:r w:rsidRPr="00F2501E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C7CC464" w14:textId="77777777" w:rsidR="003E3F48" w:rsidRDefault="003E3F48" w:rsidP="003E3F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เจ้าหน้าที่ผ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ู้ดำเนินการขอจำหน่าย</w:t>
                      </w:r>
                    </w:p>
                    <w:p w14:paraId="0DC36001" w14:textId="094D72D2" w:rsidR="00420893" w:rsidRPr="00DA1AA3" w:rsidRDefault="00420893" w:rsidP="00420893">
                      <w:pPr>
                        <w:pStyle w:val="ab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...../............./.........</w:t>
                      </w:r>
                    </w:p>
                    <w:p w14:paraId="48CF7122" w14:textId="77777777" w:rsidR="003E3F48" w:rsidRPr="00F2501E" w:rsidRDefault="003E3F48" w:rsidP="003E3F4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E5107F" w14:textId="77777777" w:rsidR="003E3F48" w:rsidRPr="00C84A51" w:rsidRDefault="003E3F48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bookmarkEnd w:id="3"/>
    <w:p w14:paraId="3CB696B4" w14:textId="77777777" w:rsidR="003E3F48" w:rsidRPr="00C84A51" w:rsidRDefault="003E3F48" w:rsidP="003E3F4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3FCC37" w14:textId="77777777" w:rsidR="00665942" w:rsidRPr="00C84A51" w:rsidRDefault="00665942">
      <w:pPr>
        <w:rPr>
          <w:rFonts w:ascii="TH SarabunPSK" w:hAnsi="TH SarabunPSK" w:cs="TH SarabunPSK"/>
          <w:b/>
          <w:bCs/>
          <w:szCs w:val="24"/>
        </w:rPr>
      </w:pPr>
    </w:p>
    <w:p w14:paraId="2E859253" w14:textId="77777777" w:rsidR="00EE443D" w:rsidRPr="00C84A51" w:rsidRDefault="00EE443D">
      <w:pPr>
        <w:rPr>
          <w:rFonts w:ascii="TH SarabunPSK" w:hAnsi="TH SarabunPSK" w:cs="TH SarabunPSK"/>
          <w:b/>
          <w:bCs/>
          <w:szCs w:val="24"/>
        </w:rPr>
      </w:pPr>
    </w:p>
    <w:p w14:paraId="42727085" w14:textId="77777777" w:rsidR="00EE443D" w:rsidRPr="00C84A51" w:rsidRDefault="00EE443D">
      <w:pPr>
        <w:rPr>
          <w:rFonts w:ascii="TH SarabunPSK" w:hAnsi="TH SarabunPSK" w:cs="TH SarabunPSK"/>
          <w:b/>
          <w:bCs/>
          <w:szCs w:val="24"/>
        </w:rPr>
      </w:pPr>
    </w:p>
    <w:p w14:paraId="0B667185" w14:textId="504AED98" w:rsidR="006657AD" w:rsidRPr="00C84A51" w:rsidRDefault="006657AD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6589C179" w14:textId="03D069D6" w:rsidR="00EE443D" w:rsidRPr="00C84A51" w:rsidRDefault="0085170A">
      <w:pPr>
        <w:rPr>
          <w:rFonts w:ascii="TH SarabunPSK" w:hAnsi="TH SarabunPSK" w:cs="TH SarabunPSK"/>
          <w:b/>
          <w:bCs/>
          <w:szCs w:val="24"/>
        </w:rPr>
      </w:pPr>
      <w:r w:rsidRPr="00C84A51">
        <w:rPr>
          <w:rFonts w:ascii="TH SarabunPSK" w:hAnsi="TH SarabunPSK" w:cs="TH SarabunPSK"/>
          <w:noProof/>
        </w:rPr>
        <w:drawing>
          <wp:anchor distT="0" distB="0" distL="114300" distR="114300" simplePos="0" relativeHeight="251669504" behindDoc="1" locked="0" layoutInCell="1" allowOverlap="1" wp14:anchorId="13A916E8" wp14:editId="39592904">
            <wp:simplePos x="0" y="0"/>
            <wp:positionH relativeFrom="column">
              <wp:posOffset>-907211</wp:posOffset>
            </wp:positionH>
            <wp:positionV relativeFrom="paragraph">
              <wp:posOffset>-83927</wp:posOffset>
            </wp:positionV>
            <wp:extent cx="7232299" cy="10325819"/>
            <wp:effectExtent l="0" t="0" r="6985" b="0"/>
            <wp:wrapNone/>
            <wp:docPr id="775368691" name="รูปภาพ 1" descr="A paper with text on it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368691" name="รูปภาพ 1" descr="A paper with text on it&#10;&#10;คำอธิบายที่สร้างโดยอัตโนมัติ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2299" cy="103258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2F45C9" w14:textId="77777777" w:rsidR="00EE443D" w:rsidRPr="00C84A51" w:rsidRDefault="00EE443D">
      <w:pPr>
        <w:rPr>
          <w:rFonts w:ascii="TH SarabunPSK" w:hAnsi="TH SarabunPSK" w:cs="TH SarabunPSK"/>
          <w:b/>
          <w:bCs/>
          <w:szCs w:val="24"/>
        </w:rPr>
      </w:pPr>
    </w:p>
    <w:p w14:paraId="0C4CC0C7" w14:textId="3A6DF240" w:rsidR="0085170A" w:rsidRPr="00C84A51" w:rsidRDefault="0085170A">
      <w:pPr>
        <w:rPr>
          <w:rFonts w:ascii="TH SarabunPSK" w:hAnsi="TH SarabunPSK" w:cs="TH SarabunPSK"/>
          <w:b/>
          <w:bCs/>
          <w:szCs w:val="24"/>
          <w:cs/>
        </w:rPr>
      </w:pPr>
    </w:p>
    <w:p w14:paraId="223319E3" w14:textId="26F35A44" w:rsidR="0085170A" w:rsidRPr="00C84A51" w:rsidRDefault="0085170A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b/>
          <w:bCs/>
          <w:noProof/>
          <w:szCs w:val="24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08BB29" wp14:editId="22E922C8">
                <wp:simplePos x="0" y="0"/>
                <wp:positionH relativeFrom="column">
                  <wp:posOffset>-77422</wp:posOffset>
                </wp:positionH>
                <wp:positionV relativeFrom="paragraph">
                  <wp:posOffset>5524296</wp:posOffset>
                </wp:positionV>
                <wp:extent cx="6046494" cy="1594090"/>
                <wp:effectExtent l="19050" t="19050" r="11430" b="25400"/>
                <wp:wrapNone/>
                <wp:docPr id="887941290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6494" cy="15940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0D320" id="สี่เหลี่ยมผืนผ้า 1" o:spid="_x0000_s1026" style="position:absolute;margin-left:-6.1pt;margin-top:435pt;width:476.1pt;height:1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" filled="f" strokecolor="red" strokeweight="2.25pt"/>
            </w:pict>
          </mc:Fallback>
        </mc:AlternateContent>
      </w: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5D8BBBA3" w14:textId="56B8B7B4" w:rsidR="0085170A" w:rsidRPr="00C84A51" w:rsidRDefault="0085170A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noProof/>
        </w:rPr>
        <w:drawing>
          <wp:anchor distT="0" distB="0" distL="114300" distR="114300" simplePos="0" relativeHeight="251672576" behindDoc="1" locked="0" layoutInCell="1" allowOverlap="1" wp14:anchorId="0FC5FE0D" wp14:editId="725FB946">
            <wp:simplePos x="0" y="0"/>
            <wp:positionH relativeFrom="column">
              <wp:posOffset>-959485</wp:posOffset>
            </wp:positionH>
            <wp:positionV relativeFrom="paragraph">
              <wp:posOffset>-93980</wp:posOffset>
            </wp:positionV>
            <wp:extent cx="7286191" cy="9005415"/>
            <wp:effectExtent l="0" t="0" r="0" b="5715"/>
            <wp:wrapNone/>
            <wp:docPr id="1012076810" name="รูปภาพ 1" descr="A document with a signature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076810" name="รูปภาพ 1" descr="A document with a signature&#10;&#10;คำอธิบายที่สร้างโดยอัตโนมัติ"/>
                    <pic:cNvPicPr/>
                  </pic:nvPicPr>
                  <pic:blipFill rotWithShape="1">
                    <a:blip r:embed="rId11"/>
                    <a:srcRect t="4534" b="808"/>
                    <a:stretch/>
                  </pic:blipFill>
                  <pic:spPr bwMode="auto">
                    <a:xfrm>
                      <a:off x="0" y="0"/>
                      <a:ext cx="7286191" cy="9005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43F60160" w14:textId="28CEE174" w:rsidR="00AC10CF" w:rsidRPr="00C84A51" w:rsidRDefault="00AC10CF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noProof/>
        </w:rPr>
        <w:drawing>
          <wp:anchor distT="0" distB="0" distL="114300" distR="114300" simplePos="0" relativeHeight="251674624" behindDoc="1" locked="0" layoutInCell="1" allowOverlap="1" wp14:anchorId="74D3DF10" wp14:editId="500D5F80">
            <wp:simplePos x="0" y="0"/>
            <wp:positionH relativeFrom="column">
              <wp:posOffset>-415745</wp:posOffset>
            </wp:positionH>
            <wp:positionV relativeFrom="paragraph">
              <wp:posOffset>-102965</wp:posOffset>
            </wp:positionV>
            <wp:extent cx="6638702" cy="6357668"/>
            <wp:effectExtent l="0" t="0" r="0" b="5080"/>
            <wp:wrapNone/>
            <wp:docPr id="1315136393" name="รูปภาพ 1" descr="A paper with text on it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136393" name="รูปภาพ 1" descr="A paper with text on it&#10;&#10;คำอธิบายที่สร้างโดยอัตโนมัติ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38702" cy="63576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7E709B" w14:textId="4797E23C" w:rsidR="00AC10CF" w:rsidRPr="00C84A51" w:rsidRDefault="00AC10CF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b/>
          <w:bCs/>
          <w:szCs w:val="24"/>
          <w:cs/>
        </w:rPr>
        <w:br w:type="page"/>
      </w:r>
    </w:p>
    <w:p w14:paraId="630FFF31" w14:textId="399176CB" w:rsidR="00EE443D" w:rsidRPr="00C84A51" w:rsidRDefault="00AC10CF">
      <w:pPr>
        <w:rPr>
          <w:rFonts w:ascii="TH SarabunPSK" w:hAnsi="TH SarabunPSK" w:cs="TH SarabunPSK"/>
          <w:b/>
          <w:bCs/>
          <w:szCs w:val="24"/>
          <w:cs/>
        </w:rPr>
      </w:pPr>
      <w:r w:rsidRPr="00C84A51">
        <w:rPr>
          <w:rFonts w:ascii="TH SarabunPSK" w:hAnsi="TH SarabunPSK" w:cs="TH SarabunPSK"/>
          <w:noProof/>
        </w:rPr>
        <w:drawing>
          <wp:anchor distT="0" distB="0" distL="114300" distR="114300" simplePos="0" relativeHeight="251676672" behindDoc="1" locked="0" layoutInCell="1" allowOverlap="1" wp14:anchorId="1C871C05" wp14:editId="10D83C01">
            <wp:simplePos x="0" y="0"/>
            <wp:positionH relativeFrom="column">
              <wp:posOffset>-217087</wp:posOffset>
            </wp:positionH>
            <wp:positionV relativeFrom="paragraph">
              <wp:posOffset>199282</wp:posOffset>
            </wp:positionV>
            <wp:extent cx="6281109" cy="8117456"/>
            <wp:effectExtent l="0" t="0" r="5715" b="0"/>
            <wp:wrapNone/>
            <wp:docPr id="1370000752" name="รูปภาพ 1" descr="A close up of a paper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000752" name="รูปภาพ 1" descr="A close up of a paper&#10;&#10;คำอธิบายที่สร้างโดยอัตโนมัติ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81109" cy="81174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E443D" w:rsidRPr="00C84A51" w:rsidSect="0044569E">
      <w:headerReference w:type="even" r:id="rId14"/>
      <w:headerReference w:type="default" r:id="rId15"/>
      <w:footerReference w:type="first" r:id="rId16"/>
      <w:pgSz w:w="11906" w:h="16838" w:code="9"/>
      <w:pgMar w:top="709" w:right="1134" w:bottom="284" w:left="1701" w:header="716" w:footer="25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E7C14" w14:textId="77777777" w:rsidR="0044569E" w:rsidRDefault="0044569E">
      <w:r>
        <w:separator/>
      </w:r>
    </w:p>
  </w:endnote>
  <w:endnote w:type="continuationSeparator" w:id="0">
    <w:p w14:paraId="2D87D68E" w14:textId="77777777" w:rsidR="0044569E" w:rsidRDefault="0044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F363" w14:textId="0B22EFD8" w:rsidR="00C902D2" w:rsidRDefault="007C7594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7190" wp14:editId="5657DEF3">
              <wp:simplePos x="0" y="0"/>
              <wp:positionH relativeFrom="margin">
                <wp:posOffset>3938270</wp:posOffset>
              </wp:positionH>
              <wp:positionV relativeFrom="paragraph">
                <wp:posOffset>9450705</wp:posOffset>
              </wp:positionV>
              <wp:extent cx="10160" cy="793750"/>
              <wp:effectExtent l="76200" t="38100" r="46990" b="4445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 flipH="1">
                        <a:off x="0" y="0"/>
                        <a:ext cx="10160" cy="793750"/>
                      </a:xfrm>
                      <a:prstGeom prst="straightConnector1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  <a:headEnd type="triangle"/>
                        <a:tailEnd type="triangle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66B6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310.1pt;margin-top:744.15pt;width:.8pt;height:62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" strokecolor="#4a7ebb">
              <v:stroke startarrow="block" endarrow="block"/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C63E" w14:textId="77777777" w:rsidR="0044569E" w:rsidRDefault="0044569E">
      <w:r>
        <w:separator/>
      </w:r>
    </w:p>
  </w:footnote>
  <w:footnote w:type="continuationSeparator" w:id="0">
    <w:p w14:paraId="31E5E09C" w14:textId="77777777" w:rsidR="0044569E" w:rsidRDefault="00445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B682" w14:textId="04475F7D" w:rsidR="005D4E35" w:rsidRDefault="005D4E35" w:rsidP="00D6626B">
    <w:pPr>
      <w:pStyle w:val="a5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separate"/>
    </w:r>
    <w:r w:rsidR="00CC771D">
      <w:rPr>
        <w:rStyle w:val="a7"/>
        <w:noProof/>
        <w:cs/>
      </w:rPr>
      <w:t>๑</w:t>
    </w:r>
    <w:r>
      <w:rPr>
        <w:rStyle w:val="a7"/>
        <w:cs/>
      </w:rPr>
      <w:fldChar w:fldCharType="end"/>
    </w:r>
  </w:p>
  <w:p w14:paraId="7048899E" w14:textId="77777777" w:rsidR="005D4E35" w:rsidRDefault="005D4E3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1885677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336240D" w14:textId="19BE7200" w:rsidR="00EA613C" w:rsidRPr="00207C85" w:rsidRDefault="00EA613C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207C85">
          <w:rPr>
            <w:rFonts w:ascii="TH SarabunPSK" w:hAnsi="TH SarabunPSK" w:cs="TH SarabunPSK"/>
            <w:sz w:val="32"/>
            <w:szCs w:val="32"/>
            <w:cs/>
          </w:rPr>
          <w:t xml:space="preserve">- </w:t>
        </w:r>
        <w:r w:rsidRPr="00207C8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07C8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07C8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07C85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207C8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207C85">
          <w:rPr>
            <w:rFonts w:ascii="TH SarabunPSK" w:hAnsi="TH SarabunPSK" w:cs="TH SarabunPSK"/>
            <w:noProof/>
            <w:sz w:val="32"/>
            <w:szCs w:val="32"/>
            <w:cs/>
          </w:rPr>
          <w:t xml:space="preserve"> -</w:t>
        </w:r>
      </w:p>
    </w:sdtContent>
  </w:sdt>
  <w:p w14:paraId="57E656DD" w14:textId="77777777" w:rsidR="00EA613C" w:rsidRPr="00C84A51" w:rsidRDefault="00EA613C" w:rsidP="00EA613C">
    <w:pPr>
      <w:pStyle w:val="a5"/>
      <w:jc w:val="center"/>
      <w:rPr>
        <w:rFonts w:ascii="TH SarabunPSK" w:hAnsi="TH SarabunPSK" w:cs="TH SarabunP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5652B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2773F"/>
    <w:multiLevelType w:val="hybridMultilevel"/>
    <w:tmpl w:val="E8F4678E"/>
    <w:lvl w:ilvl="0" w:tplc="2ABA889E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76DC8"/>
    <w:multiLevelType w:val="hybridMultilevel"/>
    <w:tmpl w:val="2BF6086E"/>
    <w:lvl w:ilvl="0" w:tplc="94DC5A9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88002">
    <w:abstractNumId w:val="0"/>
  </w:num>
  <w:num w:numId="2" w16cid:durableId="22097540">
    <w:abstractNumId w:val="2"/>
  </w:num>
  <w:num w:numId="3" w16cid:durableId="1823041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454"/>
    <w:rsid w:val="000009B3"/>
    <w:rsid w:val="00005653"/>
    <w:rsid w:val="000175D3"/>
    <w:rsid w:val="00022149"/>
    <w:rsid w:val="0002379B"/>
    <w:rsid w:val="000255CA"/>
    <w:rsid w:val="00033826"/>
    <w:rsid w:val="00035631"/>
    <w:rsid w:val="00041424"/>
    <w:rsid w:val="000442D6"/>
    <w:rsid w:val="00044EF0"/>
    <w:rsid w:val="000472C5"/>
    <w:rsid w:val="00050237"/>
    <w:rsid w:val="00051A4B"/>
    <w:rsid w:val="00052C4F"/>
    <w:rsid w:val="00052EEC"/>
    <w:rsid w:val="00056133"/>
    <w:rsid w:val="0005645C"/>
    <w:rsid w:val="0006583D"/>
    <w:rsid w:val="0007301E"/>
    <w:rsid w:val="00073BED"/>
    <w:rsid w:val="00077D81"/>
    <w:rsid w:val="00092A7F"/>
    <w:rsid w:val="000A0F7E"/>
    <w:rsid w:val="000A20FC"/>
    <w:rsid w:val="000A2D58"/>
    <w:rsid w:val="000B6044"/>
    <w:rsid w:val="000B6589"/>
    <w:rsid w:val="000C019C"/>
    <w:rsid w:val="000C23C4"/>
    <w:rsid w:val="000D0702"/>
    <w:rsid w:val="000D1CD0"/>
    <w:rsid w:val="000D658D"/>
    <w:rsid w:val="000E14EB"/>
    <w:rsid w:val="000E1F5B"/>
    <w:rsid w:val="000E7112"/>
    <w:rsid w:val="000F4DD0"/>
    <w:rsid w:val="000F6CCD"/>
    <w:rsid w:val="001009EA"/>
    <w:rsid w:val="00104BB8"/>
    <w:rsid w:val="00107D92"/>
    <w:rsid w:val="00107DC9"/>
    <w:rsid w:val="00121DD1"/>
    <w:rsid w:val="001221F6"/>
    <w:rsid w:val="001245FC"/>
    <w:rsid w:val="001252FA"/>
    <w:rsid w:val="001266DE"/>
    <w:rsid w:val="00132B72"/>
    <w:rsid w:val="001331EC"/>
    <w:rsid w:val="00135323"/>
    <w:rsid w:val="00141A34"/>
    <w:rsid w:val="00143A08"/>
    <w:rsid w:val="001508DC"/>
    <w:rsid w:val="00156DBA"/>
    <w:rsid w:val="0016418A"/>
    <w:rsid w:val="001641C3"/>
    <w:rsid w:val="00164519"/>
    <w:rsid w:val="001656F5"/>
    <w:rsid w:val="001662BE"/>
    <w:rsid w:val="0017118C"/>
    <w:rsid w:val="001715FE"/>
    <w:rsid w:val="00175BE6"/>
    <w:rsid w:val="00181171"/>
    <w:rsid w:val="001861CA"/>
    <w:rsid w:val="00190F2E"/>
    <w:rsid w:val="00193FB7"/>
    <w:rsid w:val="001971E9"/>
    <w:rsid w:val="001A5631"/>
    <w:rsid w:val="001B065F"/>
    <w:rsid w:val="001C2DA3"/>
    <w:rsid w:val="001C3B0B"/>
    <w:rsid w:val="001D05F7"/>
    <w:rsid w:val="001D1DDE"/>
    <w:rsid w:val="001D2F05"/>
    <w:rsid w:val="001E608D"/>
    <w:rsid w:val="001E6636"/>
    <w:rsid w:val="001F280B"/>
    <w:rsid w:val="001F3CDF"/>
    <w:rsid w:val="001F5E85"/>
    <w:rsid w:val="0020029A"/>
    <w:rsid w:val="00200B9D"/>
    <w:rsid w:val="00201B0F"/>
    <w:rsid w:val="002042C5"/>
    <w:rsid w:val="0020469C"/>
    <w:rsid w:val="00205CF4"/>
    <w:rsid w:val="00205E86"/>
    <w:rsid w:val="00207C85"/>
    <w:rsid w:val="00212CE1"/>
    <w:rsid w:val="00216DA2"/>
    <w:rsid w:val="00222253"/>
    <w:rsid w:val="00223601"/>
    <w:rsid w:val="00225658"/>
    <w:rsid w:val="0022734C"/>
    <w:rsid w:val="00232B02"/>
    <w:rsid w:val="00233E4B"/>
    <w:rsid w:val="00234174"/>
    <w:rsid w:val="00234405"/>
    <w:rsid w:val="00236C5B"/>
    <w:rsid w:val="00240BA3"/>
    <w:rsid w:val="002439C2"/>
    <w:rsid w:val="00246327"/>
    <w:rsid w:val="00257B39"/>
    <w:rsid w:val="00262A30"/>
    <w:rsid w:val="002634C7"/>
    <w:rsid w:val="00266C13"/>
    <w:rsid w:val="002747A4"/>
    <w:rsid w:val="002762C6"/>
    <w:rsid w:val="00281C9D"/>
    <w:rsid w:val="00281E67"/>
    <w:rsid w:val="00284908"/>
    <w:rsid w:val="00293981"/>
    <w:rsid w:val="00293FB7"/>
    <w:rsid w:val="002A017E"/>
    <w:rsid w:val="002B006A"/>
    <w:rsid w:val="002B29D3"/>
    <w:rsid w:val="002B43E3"/>
    <w:rsid w:val="002B54F7"/>
    <w:rsid w:val="002B6C19"/>
    <w:rsid w:val="002D3B59"/>
    <w:rsid w:val="002D44FB"/>
    <w:rsid w:val="002D610E"/>
    <w:rsid w:val="002E032D"/>
    <w:rsid w:val="002E1324"/>
    <w:rsid w:val="002E1EB8"/>
    <w:rsid w:val="002F0BB7"/>
    <w:rsid w:val="002F140E"/>
    <w:rsid w:val="002F3723"/>
    <w:rsid w:val="00302013"/>
    <w:rsid w:val="003032A8"/>
    <w:rsid w:val="003149F7"/>
    <w:rsid w:val="0031738C"/>
    <w:rsid w:val="00321F3E"/>
    <w:rsid w:val="00322A92"/>
    <w:rsid w:val="00323435"/>
    <w:rsid w:val="003301C6"/>
    <w:rsid w:val="003362B2"/>
    <w:rsid w:val="00340E70"/>
    <w:rsid w:val="003428A4"/>
    <w:rsid w:val="00344103"/>
    <w:rsid w:val="00344D00"/>
    <w:rsid w:val="003479EF"/>
    <w:rsid w:val="00353AEC"/>
    <w:rsid w:val="00354C4A"/>
    <w:rsid w:val="00361D6E"/>
    <w:rsid w:val="00362126"/>
    <w:rsid w:val="0036613D"/>
    <w:rsid w:val="00376D67"/>
    <w:rsid w:val="00387B20"/>
    <w:rsid w:val="00392C44"/>
    <w:rsid w:val="003A405B"/>
    <w:rsid w:val="003A55BA"/>
    <w:rsid w:val="003B0B81"/>
    <w:rsid w:val="003B6254"/>
    <w:rsid w:val="003B6A77"/>
    <w:rsid w:val="003C0288"/>
    <w:rsid w:val="003C276F"/>
    <w:rsid w:val="003C3BE2"/>
    <w:rsid w:val="003C3E67"/>
    <w:rsid w:val="003C6101"/>
    <w:rsid w:val="003C6957"/>
    <w:rsid w:val="003D5140"/>
    <w:rsid w:val="003D6427"/>
    <w:rsid w:val="003D65E4"/>
    <w:rsid w:val="003E3F48"/>
    <w:rsid w:val="003E5633"/>
    <w:rsid w:val="003E7B71"/>
    <w:rsid w:val="003F3F5C"/>
    <w:rsid w:val="003F4C92"/>
    <w:rsid w:val="003F6891"/>
    <w:rsid w:val="00402289"/>
    <w:rsid w:val="00402A23"/>
    <w:rsid w:val="00405D06"/>
    <w:rsid w:val="004122F9"/>
    <w:rsid w:val="004135E6"/>
    <w:rsid w:val="00416BA7"/>
    <w:rsid w:val="00420893"/>
    <w:rsid w:val="0044170B"/>
    <w:rsid w:val="00441B01"/>
    <w:rsid w:val="004425D4"/>
    <w:rsid w:val="00442B07"/>
    <w:rsid w:val="00442DE0"/>
    <w:rsid w:val="0044569E"/>
    <w:rsid w:val="004470AA"/>
    <w:rsid w:val="0044782E"/>
    <w:rsid w:val="00457BCB"/>
    <w:rsid w:val="00465EA5"/>
    <w:rsid w:val="00477566"/>
    <w:rsid w:val="00480EE6"/>
    <w:rsid w:val="00497196"/>
    <w:rsid w:val="004A1BAA"/>
    <w:rsid w:val="004A3825"/>
    <w:rsid w:val="004A3E67"/>
    <w:rsid w:val="004B3697"/>
    <w:rsid w:val="004B4D7E"/>
    <w:rsid w:val="004B61AE"/>
    <w:rsid w:val="004C1279"/>
    <w:rsid w:val="004C2336"/>
    <w:rsid w:val="004C53C8"/>
    <w:rsid w:val="004C55C9"/>
    <w:rsid w:val="004C657F"/>
    <w:rsid w:val="004C6FFB"/>
    <w:rsid w:val="004D1EBF"/>
    <w:rsid w:val="004D4D52"/>
    <w:rsid w:val="004D5012"/>
    <w:rsid w:val="004D51C2"/>
    <w:rsid w:val="004D5672"/>
    <w:rsid w:val="004E627F"/>
    <w:rsid w:val="004E62CE"/>
    <w:rsid w:val="004E64B2"/>
    <w:rsid w:val="004E6E34"/>
    <w:rsid w:val="004F3963"/>
    <w:rsid w:val="004F799B"/>
    <w:rsid w:val="00502783"/>
    <w:rsid w:val="00503B06"/>
    <w:rsid w:val="00515544"/>
    <w:rsid w:val="005356CD"/>
    <w:rsid w:val="0053578F"/>
    <w:rsid w:val="00537615"/>
    <w:rsid w:val="00543EEE"/>
    <w:rsid w:val="00556510"/>
    <w:rsid w:val="005635A7"/>
    <w:rsid w:val="00563F50"/>
    <w:rsid w:val="00565765"/>
    <w:rsid w:val="00582649"/>
    <w:rsid w:val="00592541"/>
    <w:rsid w:val="00592914"/>
    <w:rsid w:val="005947AE"/>
    <w:rsid w:val="0059637C"/>
    <w:rsid w:val="00596609"/>
    <w:rsid w:val="00597F0A"/>
    <w:rsid w:val="005A3F6E"/>
    <w:rsid w:val="005B6940"/>
    <w:rsid w:val="005C2853"/>
    <w:rsid w:val="005C36BC"/>
    <w:rsid w:val="005C4889"/>
    <w:rsid w:val="005D1AD5"/>
    <w:rsid w:val="005D21BD"/>
    <w:rsid w:val="005D4E35"/>
    <w:rsid w:val="005D6FD6"/>
    <w:rsid w:val="005D731D"/>
    <w:rsid w:val="005D739D"/>
    <w:rsid w:val="005E7AD1"/>
    <w:rsid w:val="005F0920"/>
    <w:rsid w:val="005F268F"/>
    <w:rsid w:val="005F4EE0"/>
    <w:rsid w:val="00602F8D"/>
    <w:rsid w:val="00607F1F"/>
    <w:rsid w:val="006232F9"/>
    <w:rsid w:val="006266CD"/>
    <w:rsid w:val="00632FE1"/>
    <w:rsid w:val="00647494"/>
    <w:rsid w:val="0064753F"/>
    <w:rsid w:val="006500EF"/>
    <w:rsid w:val="00652817"/>
    <w:rsid w:val="006563F2"/>
    <w:rsid w:val="0066062F"/>
    <w:rsid w:val="006621CA"/>
    <w:rsid w:val="006648FD"/>
    <w:rsid w:val="00664F6F"/>
    <w:rsid w:val="006657AD"/>
    <w:rsid w:val="00665942"/>
    <w:rsid w:val="00665A21"/>
    <w:rsid w:val="006727EF"/>
    <w:rsid w:val="00673C17"/>
    <w:rsid w:val="0067580F"/>
    <w:rsid w:val="00676C51"/>
    <w:rsid w:val="00690FE6"/>
    <w:rsid w:val="006A1CE2"/>
    <w:rsid w:val="006A4118"/>
    <w:rsid w:val="006A50B5"/>
    <w:rsid w:val="006B08AE"/>
    <w:rsid w:val="006B0C53"/>
    <w:rsid w:val="006B17F4"/>
    <w:rsid w:val="006B2179"/>
    <w:rsid w:val="006B323C"/>
    <w:rsid w:val="006D1245"/>
    <w:rsid w:val="006D16F7"/>
    <w:rsid w:val="006D7AC0"/>
    <w:rsid w:val="006E6F4C"/>
    <w:rsid w:val="006E7B76"/>
    <w:rsid w:val="006F5854"/>
    <w:rsid w:val="00701368"/>
    <w:rsid w:val="00703478"/>
    <w:rsid w:val="00703F0B"/>
    <w:rsid w:val="0071256B"/>
    <w:rsid w:val="00716178"/>
    <w:rsid w:val="00721A3D"/>
    <w:rsid w:val="0072442E"/>
    <w:rsid w:val="00736543"/>
    <w:rsid w:val="00737696"/>
    <w:rsid w:val="0074136E"/>
    <w:rsid w:val="007662C7"/>
    <w:rsid w:val="00771A10"/>
    <w:rsid w:val="00772DD5"/>
    <w:rsid w:val="00780369"/>
    <w:rsid w:val="00780F38"/>
    <w:rsid w:val="007870D7"/>
    <w:rsid w:val="00791CCF"/>
    <w:rsid w:val="007941B5"/>
    <w:rsid w:val="0079770E"/>
    <w:rsid w:val="007A395E"/>
    <w:rsid w:val="007A3BA2"/>
    <w:rsid w:val="007A4211"/>
    <w:rsid w:val="007A47CB"/>
    <w:rsid w:val="007A4D88"/>
    <w:rsid w:val="007A6FBB"/>
    <w:rsid w:val="007B0E47"/>
    <w:rsid w:val="007B2E53"/>
    <w:rsid w:val="007B3DB9"/>
    <w:rsid w:val="007B7AB0"/>
    <w:rsid w:val="007C2184"/>
    <w:rsid w:val="007C7594"/>
    <w:rsid w:val="007D0BE6"/>
    <w:rsid w:val="007D1624"/>
    <w:rsid w:val="007E134F"/>
    <w:rsid w:val="007E2B03"/>
    <w:rsid w:val="007E3A99"/>
    <w:rsid w:val="007E3DE4"/>
    <w:rsid w:val="007E5733"/>
    <w:rsid w:val="007E6E95"/>
    <w:rsid w:val="007F2033"/>
    <w:rsid w:val="007F3904"/>
    <w:rsid w:val="0080608C"/>
    <w:rsid w:val="00806156"/>
    <w:rsid w:val="00807C28"/>
    <w:rsid w:val="00816475"/>
    <w:rsid w:val="0082320A"/>
    <w:rsid w:val="00827665"/>
    <w:rsid w:val="00827C00"/>
    <w:rsid w:val="008303B7"/>
    <w:rsid w:val="008328B8"/>
    <w:rsid w:val="0083560E"/>
    <w:rsid w:val="008366CF"/>
    <w:rsid w:val="00842E12"/>
    <w:rsid w:val="00843A6E"/>
    <w:rsid w:val="0085170A"/>
    <w:rsid w:val="00851C54"/>
    <w:rsid w:val="008535D9"/>
    <w:rsid w:val="00857B85"/>
    <w:rsid w:val="00861998"/>
    <w:rsid w:val="0086677E"/>
    <w:rsid w:val="00867F83"/>
    <w:rsid w:val="008720A2"/>
    <w:rsid w:val="00881CE9"/>
    <w:rsid w:val="008820B7"/>
    <w:rsid w:val="008847CC"/>
    <w:rsid w:val="00893763"/>
    <w:rsid w:val="00897A63"/>
    <w:rsid w:val="008A11BA"/>
    <w:rsid w:val="008A1E47"/>
    <w:rsid w:val="008A540A"/>
    <w:rsid w:val="008A5D72"/>
    <w:rsid w:val="008C03ED"/>
    <w:rsid w:val="008C1A9F"/>
    <w:rsid w:val="008C5B00"/>
    <w:rsid w:val="008C6571"/>
    <w:rsid w:val="008D2676"/>
    <w:rsid w:val="008D3A11"/>
    <w:rsid w:val="008E62D7"/>
    <w:rsid w:val="00904C2B"/>
    <w:rsid w:val="0091088E"/>
    <w:rsid w:val="00910972"/>
    <w:rsid w:val="00915D70"/>
    <w:rsid w:val="00921E9F"/>
    <w:rsid w:val="00923102"/>
    <w:rsid w:val="0093129B"/>
    <w:rsid w:val="009348EE"/>
    <w:rsid w:val="00942F34"/>
    <w:rsid w:val="009445D4"/>
    <w:rsid w:val="00944B1C"/>
    <w:rsid w:val="00946E2C"/>
    <w:rsid w:val="00951D06"/>
    <w:rsid w:val="00957268"/>
    <w:rsid w:val="009628C1"/>
    <w:rsid w:val="00974BE5"/>
    <w:rsid w:val="009817E6"/>
    <w:rsid w:val="00987D22"/>
    <w:rsid w:val="00990D85"/>
    <w:rsid w:val="00992A96"/>
    <w:rsid w:val="0099737A"/>
    <w:rsid w:val="009A01CD"/>
    <w:rsid w:val="009A1EB8"/>
    <w:rsid w:val="009A28DB"/>
    <w:rsid w:val="009B3007"/>
    <w:rsid w:val="009B4AEF"/>
    <w:rsid w:val="009B5096"/>
    <w:rsid w:val="009C1152"/>
    <w:rsid w:val="009C4F2F"/>
    <w:rsid w:val="009C74E1"/>
    <w:rsid w:val="009D377C"/>
    <w:rsid w:val="009D74D7"/>
    <w:rsid w:val="009F1438"/>
    <w:rsid w:val="009F28AB"/>
    <w:rsid w:val="009F3345"/>
    <w:rsid w:val="009F3A47"/>
    <w:rsid w:val="00A0025C"/>
    <w:rsid w:val="00A04214"/>
    <w:rsid w:val="00A0550B"/>
    <w:rsid w:val="00A13458"/>
    <w:rsid w:val="00A143E2"/>
    <w:rsid w:val="00A20399"/>
    <w:rsid w:val="00A22AD5"/>
    <w:rsid w:val="00A23C8B"/>
    <w:rsid w:val="00A2411F"/>
    <w:rsid w:val="00A27933"/>
    <w:rsid w:val="00A36622"/>
    <w:rsid w:val="00A4048E"/>
    <w:rsid w:val="00A5348B"/>
    <w:rsid w:val="00A55E19"/>
    <w:rsid w:val="00A60D81"/>
    <w:rsid w:val="00A62360"/>
    <w:rsid w:val="00A64DF4"/>
    <w:rsid w:val="00A664AD"/>
    <w:rsid w:val="00A67B55"/>
    <w:rsid w:val="00A76454"/>
    <w:rsid w:val="00A83915"/>
    <w:rsid w:val="00A84FFB"/>
    <w:rsid w:val="00A85FD1"/>
    <w:rsid w:val="00A92676"/>
    <w:rsid w:val="00A9384C"/>
    <w:rsid w:val="00A97E58"/>
    <w:rsid w:val="00AA592C"/>
    <w:rsid w:val="00AB3BC8"/>
    <w:rsid w:val="00AC10CF"/>
    <w:rsid w:val="00AC59D6"/>
    <w:rsid w:val="00AC5D3B"/>
    <w:rsid w:val="00AC749A"/>
    <w:rsid w:val="00AD0725"/>
    <w:rsid w:val="00AD4964"/>
    <w:rsid w:val="00AD5EFA"/>
    <w:rsid w:val="00AD718B"/>
    <w:rsid w:val="00AD7942"/>
    <w:rsid w:val="00AE4267"/>
    <w:rsid w:val="00AE44C8"/>
    <w:rsid w:val="00AE4550"/>
    <w:rsid w:val="00AE76AC"/>
    <w:rsid w:val="00AE776E"/>
    <w:rsid w:val="00B00DA4"/>
    <w:rsid w:val="00B03A98"/>
    <w:rsid w:val="00B15F05"/>
    <w:rsid w:val="00B16302"/>
    <w:rsid w:val="00B176F6"/>
    <w:rsid w:val="00B201DB"/>
    <w:rsid w:val="00B27A73"/>
    <w:rsid w:val="00B33E7E"/>
    <w:rsid w:val="00B376A5"/>
    <w:rsid w:val="00B44774"/>
    <w:rsid w:val="00B53F6F"/>
    <w:rsid w:val="00B543CE"/>
    <w:rsid w:val="00B60AAB"/>
    <w:rsid w:val="00B60AEF"/>
    <w:rsid w:val="00B632BF"/>
    <w:rsid w:val="00B71048"/>
    <w:rsid w:val="00B73D54"/>
    <w:rsid w:val="00B740F8"/>
    <w:rsid w:val="00B755FB"/>
    <w:rsid w:val="00B80B01"/>
    <w:rsid w:val="00B84467"/>
    <w:rsid w:val="00B84631"/>
    <w:rsid w:val="00B8566C"/>
    <w:rsid w:val="00B87EDC"/>
    <w:rsid w:val="00B918E8"/>
    <w:rsid w:val="00B93EC3"/>
    <w:rsid w:val="00B94828"/>
    <w:rsid w:val="00BA205D"/>
    <w:rsid w:val="00BA40DC"/>
    <w:rsid w:val="00BB44CB"/>
    <w:rsid w:val="00BB6128"/>
    <w:rsid w:val="00BC0B86"/>
    <w:rsid w:val="00BC1673"/>
    <w:rsid w:val="00BC27E0"/>
    <w:rsid w:val="00BC2B45"/>
    <w:rsid w:val="00BD21B0"/>
    <w:rsid w:val="00BD2C33"/>
    <w:rsid w:val="00BD6549"/>
    <w:rsid w:val="00BF4738"/>
    <w:rsid w:val="00BF52F2"/>
    <w:rsid w:val="00C00533"/>
    <w:rsid w:val="00C022D0"/>
    <w:rsid w:val="00C05820"/>
    <w:rsid w:val="00C0790B"/>
    <w:rsid w:val="00C07DE1"/>
    <w:rsid w:val="00C13F57"/>
    <w:rsid w:val="00C2771C"/>
    <w:rsid w:val="00C325CB"/>
    <w:rsid w:val="00C332BE"/>
    <w:rsid w:val="00C42AE8"/>
    <w:rsid w:val="00C521B7"/>
    <w:rsid w:val="00C526F1"/>
    <w:rsid w:val="00C56FFD"/>
    <w:rsid w:val="00C613BF"/>
    <w:rsid w:val="00C63DBD"/>
    <w:rsid w:val="00C63E7B"/>
    <w:rsid w:val="00C6514D"/>
    <w:rsid w:val="00C759A2"/>
    <w:rsid w:val="00C840D7"/>
    <w:rsid w:val="00C84A51"/>
    <w:rsid w:val="00C8624D"/>
    <w:rsid w:val="00C87E7C"/>
    <w:rsid w:val="00C902D2"/>
    <w:rsid w:val="00C9240A"/>
    <w:rsid w:val="00C92F36"/>
    <w:rsid w:val="00C93590"/>
    <w:rsid w:val="00C94909"/>
    <w:rsid w:val="00C96E8A"/>
    <w:rsid w:val="00CA328E"/>
    <w:rsid w:val="00CB25B3"/>
    <w:rsid w:val="00CB286C"/>
    <w:rsid w:val="00CB6575"/>
    <w:rsid w:val="00CB66BC"/>
    <w:rsid w:val="00CC223A"/>
    <w:rsid w:val="00CC771D"/>
    <w:rsid w:val="00CD1E44"/>
    <w:rsid w:val="00CD499E"/>
    <w:rsid w:val="00CE7300"/>
    <w:rsid w:val="00CE7A56"/>
    <w:rsid w:val="00D00E30"/>
    <w:rsid w:val="00D0154A"/>
    <w:rsid w:val="00D01FD4"/>
    <w:rsid w:val="00D0542D"/>
    <w:rsid w:val="00D10EC4"/>
    <w:rsid w:val="00D22D02"/>
    <w:rsid w:val="00D236C0"/>
    <w:rsid w:val="00D30476"/>
    <w:rsid w:val="00D335A5"/>
    <w:rsid w:val="00D35165"/>
    <w:rsid w:val="00D40173"/>
    <w:rsid w:val="00D40867"/>
    <w:rsid w:val="00D4101A"/>
    <w:rsid w:val="00D416C9"/>
    <w:rsid w:val="00D518B7"/>
    <w:rsid w:val="00D52260"/>
    <w:rsid w:val="00D53554"/>
    <w:rsid w:val="00D53BA8"/>
    <w:rsid w:val="00D54386"/>
    <w:rsid w:val="00D57341"/>
    <w:rsid w:val="00D6626B"/>
    <w:rsid w:val="00D67F46"/>
    <w:rsid w:val="00D749DE"/>
    <w:rsid w:val="00D74A7A"/>
    <w:rsid w:val="00D77932"/>
    <w:rsid w:val="00D811C6"/>
    <w:rsid w:val="00D8609F"/>
    <w:rsid w:val="00D86ABB"/>
    <w:rsid w:val="00D92AB6"/>
    <w:rsid w:val="00DA1AA3"/>
    <w:rsid w:val="00DA31F9"/>
    <w:rsid w:val="00DB0099"/>
    <w:rsid w:val="00DB0722"/>
    <w:rsid w:val="00DB5475"/>
    <w:rsid w:val="00DB741A"/>
    <w:rsid w:val="00DC2B2C"/>
    <w:rsid w:val="00DC34B9"/>
    <w:rsid w:val="00DC7D39"/>
    <w:rsid w:val="00DD051B"/>
    <w:rsid w:val="00DE266D"/>
    <w:rsid w:val="00DE2D77"/>
    <w:rsid w:val="00DE3584"/>
    <w:rsid w:val="00DE3E04"/>
    <w:rsid w:val="00DF479F"/>
    <w:rsid w:val="00DF4AD0"/>
    <w:rsid w:val="00DF66C3"/>
    <w:rsid w:val="00E02478"/>
    <w:rsid w:val="00E05B51"/>
    <w:rsid w:val="00E06D32"/>
    <w:rsid w:val="00E10251"/>
    <w:rsid w:val="00E21F14"/>
    <w:rsid w:val="00E414FD"/>
    <w:rsid w:val="00E4207A"/>
    <w:rsid w:val="00E426A3"/>
    <w:rsid w:val="00E537F1"/>
    <w:rsid w:val="00E6476E"/>
    <w:rsid w:val="00E706FD"/>
    <w:rsid w:val="00E70B5F"/>
    <w:rsid w:val="00E71133"/>
    <w:rsid w:val="00E74318"/>
    <w:rsid w:val="00E7483D"/>
    <w:rsid w:val="00E75869"/>
    <w:rsid w:val="00E800B5"/>
    <w:rsid w:val="00E859F8"/>
    <w:rsid w:val="00E95D1B"/>
    <w:rsid w:val="00E963CB"/>
    <w:rsid w:val="00E967D7"/>
    <w:rsid w:val="00EA2CE6"/>
    <w:rsid w:val="00EA5961"/>
    <w:rsid w:val="00EA613C"/>
    <w:rsid w:val="00EA6619"/>
    <w:rsid w:val="00EB5C5A"/>
    <w:rsid w:val="00EC56F1"/>
    <w:rsid w:val="00ED06F9"/>
    <w:rsid w:val="00EE0C32"/>
    <w:rsid w:val="00EE3CFF"/>
    <w:rsid w:val="00EE3F8A"/>
    <w:rsid w:val="00EE443D"/>
    <w:rsid w:val="00EE491F"/>
    <w:rsid w:val="00EF0401"/>
    <w:rsid w:val="00EF335D"/>
    <w:rsid w:val="00EF58A9"/>
    <w:rsid w:val="00F01EBA"/>
    <w:rsid w:val="00F04BA4"/>
    <w:rsid w:val="00F10938"/>
    <w:rsid w:val="00F116A9"/>
    <w:rsid w:val="00F12991"/>
    <w:rsid w:val="00F138E8"/>
    <w:rsid w:val="00F17B62"/>
    <w:rsid w:val="00F23720"/>
    <w:rsid w:val="00F3690A"/>
    <w:rsid w:val="00F36A7D"/>
    <w:rsid w:val="00F42954"/>
    <w:rsid w:val="00F439EE"/>
    <w:rsid w:val="00F44C72"/>
    <w:rsid w:val="00F4633C"/>
    <w:rsid w:val="00F54649"/>
    <w:rsid w:val="00F57925"/>
    <w:rsid w:val="00F70B80"/>
    <w:rsid w:val="00F74C93"/>
    <w:rsid w:val="00F74D1D"/>
    <w:rsid w:val="00F81E89"/>
    <w:rsid w:val="00F871AA"/>
    <w:rsid w:val="00F917F3"/>
    <w:rsid w:val="00F91ECE"/>
    <w:rsid w:val="00F94C0B"/>
    <w:rsid w:val="00F94C12"/>
    <w:rsid w:val="00F958DE"/>
    <w:rsid w:val="00FA0115"/>
    <w:rsid w:val="00FA3667"/>
    <w:rsid w:val="00FB01A0"/>
    <w:rsid w:val="00FB03F6"/>
    <w:rsid w:val="00FB3EF2"/>
    <w:rsid w:val="00FB5EC2"/>
    <w:rsid w:val="00FC32FD"/>
    <w:rsid w:val="00FC33FD"/>
    <w:rsid w:val="00FC3FD2"/>
    <w:rsid w:val="00FC511B"/>
    <w:rsid w:val="00FD0064"/>
    <w:rsid w:val="00FD1698"/>
    <w:rsid w:val="00FD22D2"/>
    <w:rsid w:val="00FD567F"/>
    <w:rsid w:val="00FE0CA4"/>
    <w:rsid w:val="00FE23D4"/>
    <w:rsid w:val="00FE4136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82C74"/>
  <w15:chartTrackingRefBased/>
  <w15:docId w15:val="{AC810D53-2BB2-45E9-95D8-656AE268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5">
    <w:name w:val="heading 5"/>
    <w:basedOn w:val="a"/>
    <w:next w:val="a"/>
    <w:link w:val="50"/>
    <w:unhideWhenUsed/>
    <w:qFormat/>
    <w:rsid w:val="00A83915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F57925"/>
    <w:rPr>
      <w:color w:val="800080"/>
      <w:u w:val="single"/>
    </w:rPr>
  </w:style>
  <w:style w:type="character" w:styleId="a4">
    <w:name w:val="Hyperlink"/>
    <w:rsid w:val="00C87E7C"/>
    <w:rPr>
      <w:color w:val="0000FF"/>
      <w:u w:val="single"/>
      <w:lang w:bidi="th-TH"/>
    </w:rPr>
  </w:style>
  <w:style w:type="paragraph" w:styleId="a5">
    <w:name w:val="header"/>
    <w:basedOn w:val="a"/>
    <w:link w:val="a6"/>
    <w:uiPriority w:val="99"/>
    <w:rsid w:val="00D6626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D6626B"/>
  </w:style>
  <w:style w:type="paragraph" w:styleId="a8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9">
    <w:name w:val="Balloon Text"/>
    <w:basedOn w:val="a"/>
    <w:link w:val="aa"/>
    <w:rsid w:val="002B6C19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B6C19"/>
    <w:rPr>
      <w:rFonts w:ascii="Tahoma" w:hAnsi="Tahoma"/>
      <w:sz w:val="16"/>
    </w:rPr>
  </w:style>
  <w:style w:type="character" w:customStyle="1" w:styleId="50">
    <w:name w:val="หัวเรื่อง 5 อักขระ"/>
    <w:link w:val="5"/>
    <w:rsid w:val="00A83915"/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ab">
    <w:name w:val="No Spacing"/>
    <w:uiPriority w:val="1"/>
    <w:qFormat/>
    <w:rsid w:val="00556510"/>
    <w:rPr>
      <w:sz w:val="24"/>
      <w:szCs w:val="28"/>
    </w:rPr>
  </w:style>
  <w:style w:type="character" w:styleId="ac">
    <w:name w:val="Unresolved Mention"/>
    <w:basedOn w:val="a0"/>
    <w:uiPriority w:val="99"/>
    <w:semiHidden/>
    <w:unhideWhenUsed/>
    <w:rsid w:val="00502783"/>
    <w:rPr>
      <w:color w:val="605E5C"/>
      <w:shd w:val="clear" w:color="auto" w:fill="E1DFDD"/>
    </w:rPr>
  </w:style>
  <w:style w:type="character" w:customStyle="1" w:styleId="a6">
    <w:name w:val="หัวกระดาษ อักขระ"/>
    <w:basedOn w:val="a0"/>
    <w:link w:val="a5"/>
    <w:uiPriority w:val="99"/>
    <w:rsid w:val="00EA613C"/>
    <w:rPr>
      <w:sz w:val="24"/>
      <w:szCs w:val="28"/>
    </w:rPr>
  </w:style>
  <w:style w:type="table" w:styleId="ad">
    <w:name w:val="Table Grid"/>
    <w:basedOn w:val="a1"/>
    <w:rsid w:val="00721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755F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9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nokporni\Desktop\&#3627;&#3609;&#3633;&#3591;&#3626;&#3639;&#3629;&#3616;&#3634;&#3618;&#3651;&#360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2917B-487C-4C54-B3FD-6D677FFC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</Template>
  <TotalTime>0</TotalTime>
  <Pages>8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SPM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Dell</dc:creator>
  <cp:keywords/>
  <cp:lastModifiedBy>kanokon bunniam</cp:lastModifiedBy>
  <cp:revision>3</cp:revision>
  <cp:lastPrinted>2024-02-15T04:28:00Z</cp:lastPrinted>
  <dcterms:created xsi:type="dcterms:W3CDTF">2024-02-15T04:28:00Z</dcterms:created>
  <dcterms:modified xsi:type="dcterms:W3CDTF">2024-02-19T06:34:00Z</dcterms:modified>
</cp:coreProperties>
</file>